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6B41455" w14:textId="77777777" w:rsidR="005278E4" w:rsidRDefault="005278E4">
      <w:pPr>
        <w:pStyle w:val="frtAddress"/>
      </w:pPr>
    </w:p>
    <w:p w14:paraId="457CC24B" w14:textId="77777777" w:rsidR="005278E4" w:rsidRDefault="005278E4">
      <w:pPr>
        <w:jc w:val="center"/>
        <w:rPr>
          <w:b/>
        </w:rPr>
      </w:pPr>
      <w:r>
        <w:rPr>
          <w:b/>
        </w:rPr>
        <w:t>SCHEDULE FOUR</w:t>
      </w:r>
    </w:p>
    <w:p w14:paraId="5E3680AD" w14:textId="77777777" w:rsidR="005278E4" w:rsidRDefault="005278E4">
      <w:pPr>
        <w:jc w:val="center"/>
        <w:rPr>
          <w:b/>
        </w:rPr>
      </w:pPr>
      <w:r>
        <w:rPr>
          <w:b/>
        </w:rPr>
        <w:t>Criteria for Assessing Those Transmission Systems Affected by a Construction Project</w:t>
      </w:r>
    </w:p>
    <w:p w14:paraId="6BF346FC" w14:textId="77777777" w:rsidR="002151D1" w:rsidRDefault="002151D1" w:rsidP="002151D1">
      <w:pPr>
        <w:pStyle w:val="Heading1"/>
        <w:numPr>
          <w:ilvl w:val="0"/>
          <w:numId w:val="0"/>
        </w:numPr>
        <w:jc w:val="left"/>
        <w:rPr>
          <w:rFonts w:ascii="CG Omega" w:hAnsi="CG Omega"/>
          <w:sz w:val="22"/>
          <w:szCs w:val="22"/>
          <w:u w:val="single"/>
        </w:rPr>
      </w:pPr>
      <w:r>
        <w:rPr>
          <w:rFonts w:ascii="CG Omega" w:hAnsi="CG Omega"/>
          <w:sz w:val="22"/>
          <w:szCs w:val="22"/>
          <w:u w:val="single"/>
        </w:rPr>
        <w:t>SHETL Boundary of Influence to SPTL</w:t>
      </w:r>
    </w:p>
    <w:p w14:paraId="6EF71F17" w14:textId="77777777" w:rsidR="00673FA0" w:rsidRDefault="00673FA0" w:rsidP="002151D1">
      <w:pPr>
        <w:pStyle w:val="Heading1"/>
        <w:numPr>
          <w:ilvl w:val="0"/>
          <w:numId w:val="0"/>
        </w:numPr>
        <w:jc w:val="left"/>
      </w:pPr>
      <w:r>
        <w:rPr>
          <w:noProof/>
        </w:rPr>
        <w:pict w14:anchorId="50D2F768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Picture 5" o:spid="_x0000_s1356" type="#_x0000_t75" style="position:absolute;margin-left:34.9pt;margin-top:27pt;width:317.95pt;height:128.85pt;z-index:251655680;visibility:visible" o:preferrelative="f" fillcolor="#4f81bd">
            <v:imagedata r:id="rId10" o:title="" croptop="17173f" cropbottom="38597f" cropleft="16599f" cropright="35662f"/>
            <o:lock v:ext="edit" grouping="t"/>
            <w10:wrap type="square"/>
          </v:shape>
        </w:pict>
      </w:r>
    </w:p>
    <w:p w14:paraId="1970A4C7" w14:textId="77777777" w:rsidR="002151D1" w:rsidRDefault="00673FA0">
      <w:pPr>
        <w:jc w:val="left"/>
        <w:rPr>
          <w:rFonts w:ascii="CG Omega" w:hAnsi="CG Omega"/>
          <w:sz w:val="22"/>
          <w:szCs w:val="22"/>
          <w:u w:val="single"/>
        </w:rPr>
      </w:pPr>
      <w:r>
        <w:rPr>
          <w:noProof/>
        </w:rPr>
        <w:pict w14:anchorId="486A4119">
          <v:shape id="Freeform 4" o:spid="_x0000_s1355" style="position:absolute;margin-left:6pt;margin-top:23.9pt;width:373.6pt;height:61.5pt;z-index:251656704;visibility:visible;mso-wrap-style:square;mso-wrap-distance-left:9pt;mso-wrap-distance-top:0;mso-wrap-distance-right:9pt;mso-wrap-distance-bottom:0;mso-position-horizontal-relative:text;mso-position-vertical-relative:text;v-text-anchor:middle" coordsize="6100091,1105942" path="m,768412r767114,6137l3424397,780686v8434,39,16438,3820,24548,6137c3470551,792996,3486597,799927,3504177,817507v6137,6137,13083,11560,18411,18411c3531644,847562,3542470,858746,3547135,872740v2046,6137,3244,12624,6137,18410c3556571,897747,3562550,902821,3565546,909561v5255,11823,8183,24548,12274,36822c3579866,952520,3580369,959411,3583957,964793v4091,6137,8975,11814,12274,18411c3604499,999739,3599010,1006349,3614641,1020026v11102,9714,26391,14116,36822,24547c3657600,1050710,3662287,1058769,3669874,1062984v15443,8580,43423,13284,61369,18411c3758537,1089193,3742227,1087275,3774201,1093669v34423,6884,55228,8181,92054,12273c3919441,1103896,3972692,1103125,4025814,1099805v58078,-3630,16699,-3520,61370,-18410c4097079,1078097,4107640,1077304,4117868,1075258v6137,-4091,11671,-9278,18411,-12274c4148102,1057729,4173100,1050710,4173100,1050710v49099,-65463,-14323,14324,42959,-42958c4221274,1002537,4223533,994941,4228333,989341v7531,-8786,17318,-15512,24547,-24548c4289073,919551,4266756,941667,4289702,903424v7589,-12649,15696,-25020,24547,-36821c4320386,858420,4327693,850996,4332660,842055v5350,-9630,6924,-21054,12274,-30684c4349901,802430,4357400,795146,4363345,786823v4287,-6002,8183,-12274,12274,-18411c4392388,718096,4364704,792011,4406303,725454v4470,-7152,1887,-17262,6137,-24548c4422747,683236,4437914,668832,4449261,651811v4091,-6137,8615,-12007,12274,-18411c4466074,625457,4468960,616610,4473809,608852v5421,-8673,12990,-15874,18411,-24547c4497069,576547,4500051,567754,4504494,559757v5793,-10427,13076,-20015,18410,-30684c4525797,523287,4525453,516045,4529041,510662v21107,-31661,44889,-61454,67506,-92054c4608706,402157,4618164,383198,4633369,369513v20456,-18411,40572,-37208,61369,-55232c4704637,305702,4715565,298359,4725423,289733v6531,-5715,11467,-13204,18410,-18411c4753375,264165,4764975,260069,4774518,252912v6943,-5207,10969,-13946,18411,-18411c4806288,226486,4821953,223057,4835887,216090v6597,-3299,11814,-8975,18411,-12274c4868232,196849,4883322,192372,4897256,185405v10669,-5334,20016,-13076,30685,-18410c4937794,162069,4948559,159195,4958625,154721v8360,-3716,15869,-9381,24548,-12274c4999176,137113,5016167,135204,5032268,130173v22854,-7142,44406,-18247,67506,-24547c5116049,101187,5132650,97986,5148870,93352v12440,-3554,24270,-9136,36821,-12274c5197762,78060,5210345,77548,5222512,74941v90111,-19310,6974,-7238,116602,-24548c5355405,47821,5371882,46588,5388209,44256v12318,-1760,24447,-4833,36822,-6136c5451556,35328,5478259,34512,5504810,31983v16418,-1564,32731,-4091,49096,-6137c5724381,-30979,5549078,25382,6050996,13572v14461,-340,28605,-4343,42958,-6137c6095984,7181,6098045,7435,6100091,7435e" filled="f" strokeweight="3pt">
            <v:path arrowok="t" o:connecttype="custom" o:connectlocs="0,768412;767114,774549;3424397,780686;3448945,786823;3504177,817507;3522588,835918;3547135,872740;3553272,891150;3565546,909561;3577820,946383;3583957,964793;3596231,983204;3614641,1020026;3651463,1044573;3669874,1062984;3731243,1081395;3774201,1093669;3866255,1105942;4025814,1099805;4087184,1081395;4117868,1075258;4136279,1062984;4173100,1050710;4216059,1007752;4228333,989341;4252880,964793;4289702,903424;4314249,866603;4332660,842055;4344934,811371;4363345,786823;4375619,768412;4406303,725454;4412440,700906;4449261,651811;4461535,633400;4473809,608852;4492220,584305;4504494,559757;4522904,529073;4529041,510662;4596547,418608;4633369,369513;4694738,314281;4725423,289733;4743833,271322;4774518,252912;4792929,234501;4835887,216090;4854298,203816;4897256,185405;4927941,166995;4958625,154721;4983173,142447;5032268,130173;5099774,105626;5148870,93352;5185691,81078;5222512,74941;5339114,50393;5388209,44256;5425031,38120;5504810,31983;5553906,25846;6050996,13572;6093954,7435;6100091,7435" o:connectangles="0,0,0,0,0,0,0,0,0,0,0,0,0,0,0,0,0,0,0,0,0,0,0,0,0,0,0,0,0,0,0,0,0,0,0,0,0,0,0,0,0,0,0,0,0,0,0,0,0,0,0,0,0,0,0,0,0,0,0,0,0,0,0,0,0,0,0"/>
            <w10:wrap type="square"/>
          </v:shape>
        </w:pict>
      </w:r>
    </w:p>
    <w:p w14:paraId="116E1DAB" w14:textId="77777777" w:rsidR="002151D1" w:rsidRDefault="002151D1">
      <w:pPr>
        <w:jc w:val="left"/>
        <w:rPr>
          <w:rFonts w:ascii="CG Omega" w:hAnsi="CG Omega"/>
          <w:sz w:val="22"/>
          <w:szCs w:val="22"/>
          <w:u w:val="single"/>
        </w:rPr>
      </w:pPr>
    </w:p>
    <w:p w14:paraId="4874E583" w14:textId="77777777" w:rsidR="00673FA0" w:rsidRDefault="00673FA0">
      <w:pPr>
        <w:jc w:val="left"/>
        <w:rPr>
          <w:rFonts w:ascii="CG Omega" w:hAnsi="CG Omega"/>
          <w:sz w:val="22"/>
          <w:szCs w:val="22"/>
          <w:u w:val="single"/>
        </w:rPr>
      </w:pPr>
    </w:p>
    <w:p w14:paraId="4795BBDD" w14:textId="77777777" w:rsidR="00673FA0" w:rsidRDefault="00673FA0">
      <w:pPr>
        <w:jc w:val="left"/>
        <w:rPr>
          <w:rFonts w:ascii="CG Omega" w:hAnsi="CG Omega"/>
          <w:sz w:val="22"/>
          <w:szCs w:val="22"/>
          <w:u w:val="single"/>
        </w:rPr>
      </w:pPr>
    </w:p>
    <w:p w14:paraId="5654EEFE" w14:textId="77777777" w:rsidR="00673FA0" w:rsidRDefault="00673FA0">
      <w:pPr>
        <w:jc w:val="left"/>
        <w:rPr>
          <w:rFonts w:ascii="CG Omega" w:hAnsi="CG Omega"/>
          <w:sz w:val="22"/>
          <w:szCs w:val="22"/>
          <w:u w:val="single"/>
        </w:rPr>
      </w:pPr>
    </w:p>
    <w:p w14:paraId="13615AB8" w14:textId="77777777" w:rsidR="00673FA0" w:rsidRDefault="00673FA0">
      <w:pPr>
        <w:jc w:val="left"/>
        <w:rPr>
          <w:rFonts w:ascii="CG Omega" w:hAnsi="CG Omega"/>
          <w:sz w:val="22"/>
          <w:szCs w:val="22"/>
          <w:u w:val="single"/>
        </w:rPr>
      </w:pPr>
    </w:p>
    <w:p w14:paraId="18E21385" w14:textId="77777777" w:rsidR="005278E4" w:rsidRDefault="005278E4">
      <w:pPr>
        <w:jc w:val="left"/>
        <w:rPr>
          <w:i/>
        </w:rPr>
      </w:pPr>
      <w:r>
        <w:rPr>
          <w:rFonts w:ascii="CG Omega" w:hAnsi="CG Omega"/>
          <w:sz w:val="22"/>
          <w:szCs w:val="22"/>
          <w:u w:val="single"/>
        </w:rPr>
        <w:t>SPTL Boundary of Influence to SHETL</w:t>
      </w:r>
    </w:p>
    <w:p w14:paraId="3413A484" w14:textId="77777777" w:rsidR="005278E4" w:rsidRDefault="00673FA0">
      <w:pPr>
        <w:jc w:val="left"/>
        <w:rPr>
          <w:i/>
        </w:rPr>
      </w:pPr>
      <w:r w:rsidRPr="00673FA0">
        <w:pict w14:anchorId="2F5040A3">
          <v:group id="_x0000_s1357" style="position:absolute;margin-left:-20.6pt;margin-top:13.15pt;width:486.8pt;height:126.7pt;z-index:251657728" coordsize="88630,22829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">
            <v:shape id="Picture 3" o:spid="_x0000_s1358" type="#_x0000_t75" style="position:absolute;width:88630;height:22829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V2Mf7CAAAA2gAAAA8AAABkcnMvZG93bnJldi54bWxEj0GLwjAUhO+C/yG8BS+ypiouUo2igst6&#10;EquH3dujebZhm5fSRK3/3giCx2FmvmHmy9ZW4kqNN44VDAcJCOLcacOFgtNx+zkF4QOyxsoxKbiT&#10;h+Wi25ljqt2ND3TNQiEihH2KCsoQ6lRKn5dk0Q9cTRy9s2sshiibQuoGbxFuKzlKki9p0XBcKLGm&#10;TUn5f3axCrL+dFsbc6G7/PudrHcj+X087ZXqfbSrGYhAbXiHX+0frWAMzyvxBsjFAw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BFdjH+wgAAANoAAAAPAAAAAAAAAAAAAAAAAJ8C&#10;AABkcnMvZG93bnJldi54bWxQSwUGAAAAAAQABAD3AAAAjgMAAAAA&#10;" fillcolor="#4f81bd">
              <v:imagedata r:id="rId11" o:title="" croptop="22431f" cropbottom="13510f" cropleft="885f" cropright="1359f"/>
            </v:shape>
            <v:shape id="_x0000_s1359" style="position:absolute;left:354;top:13746;width:86530;height:5772;visibility:visible;mso-wrap-style:square;v-text-anchor:middle" coordsize="8653047,57720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8ELF8QA&#10;AADaAAAADwAAAGRycy9kb3ducmV2LnhtbESPQWvCQBSE74X+h+UVvNVNgxZN3UgpCCKIVFvq8ZF9&#10;yYZm38bsGuO/dwsFj8PMfMMsloNtRE+drx0reBknIIgLp2uuFHwdVs8zED4ga2wck4IreVjmjw8L&#10;zLS78Cf1+1CJCGGfoQITQptJ6QtDFv3YtcTRK11nMUTZVVJ3eIlw28g0SV6lxZrjgsGWPgwVv/uz&#10;VaD7Tbk7Hn9OZjrHrf3epnO5SZUaPQ3vbyACDeEe/m+vtYIJ/F2JN0DmN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/BCxfEAAAA2gAAAA8AAAAAAAAAAAAAAAAAmAIAAGRycy9k&#10;b3ducmV2LnhtbFBLBQYAAAAABAAEAPUAAACJAwAAAAA=&#10;" path="m,c38867,2046,77795,3152,116601,6137,247001,16168,43508,9873,227066,18411v65422,3043,130891,5560,196381,6137l1620145,30685v669004,-12743,430287,5567,718019,-18411c2395513,804,2392010,,2479313,v188210,,376397,4091,564596,6137c3081847,31431,3044836,3346,3074593,36822v11532,12973,27194,22378,36822,36821c3128503,99275,3118474,86838,3142099,110465v14941,44823,9136,24270,18411,61369c3162556,190245,3165698,208566,3166647,227066v3145,61323,1038,122916,6137,184107c3173858,424066,3180967,435721,3185058,447995v2046,6137,754,14823,6137,18411c3307295,543805,3181615,464684,3246427,497090v6597,3299,11055,11736,18411,12274c3342392,515039,3420306,513455,3498040,515501v28639,2046,57348,3280,85917,6137c3596338,522876,3608411,526401,3620778,527775v24482,2720,49132,3686,73643,6137c3720861,536556,3759648,542353,3786475,546186v6137,2045,11992,5334,18411,6136c3847706,557674,3933761,564596,3933761,564596v87891,21973,33551,10751,227066,c4167286,564237,4173018,560236,4179238,558459v8110,-2317,16314,-4307,24547,-6137c4213338,550199,4248125,544134,4259017,540049v50791,-19047,-4879,-7985,61370,-24548c4380251,500534,4305501,518809,4375619,503227v8233,-1830,16277,-4483,24547,-6137c4412368,494650,4424786,493393,4436988,490953v134660,-26931,-13527,-770,98190,-18410c4559760,468662,4585212,468139,4608821,460269v6137,-2046,11986,-5381,18411,-6137c4655747,450777,4684510,450041,4713149,447995r1006454,6137l6216693,460269v104347,,208636,-5577,312982,-6137l8653047,447995e" filled="f" strokeweight="3pt">
              <v:path arrowok="t" o:connecttype="custom" o:connectlocs="0,0;116601,6137;227066,18411;423447,24548;1620145,30685;2338164,12274;2479313,0;3043909,6137;3074593,36822;3111415,73643;3142099,110465;3160510,171834;3166647,227066;3172784,411173;3185058,447995;3191195,466406;3246427,497090;3264838,509364;3498040,515501;3583957,521638;3620778,527775;3694421,533912;3786475,546186;3804886,552322;3933761,564596;4160827,564596;4179238,558459;4203785,552322;4259017,540049;4320387,515501;4375619,503227;4400166,497090;4436988,490953;4535178,472543;4608821,460269;4627232,454132;4713149,447995;5719603,454132;6216693,460269;6529675,454132;8653047,447995" o:connectangles="0,0,0,0,0,0,0,0,0,0,0,0,0,0,0,0,0,0,0,0,0,0,0,0,0,0,0,0,0,0,0,0,0,0,0,0,0,0,0,0,0"/>
            </v:shape>
          </v:group>
        </w:pict>
      </w:r>
    </w:p>
    <w:p w14:paraId="709B3591" w14:textId="77777777" w:rsidR="005278E4" w:rsidRDefault="005278E4">
      <w:pPr>
        <w:pStyle w:val="Heading1"/>
        <w:numPr>
          <w:ilvl w:val="0"/>
          <w:numId w:val="0"/>
        </w:numPr>
        <w:jc w:val="left"/>
      </w:pPr>
    </w:p>
    <w:p w14:paraId="0D62DECF" w14:textId="77777777" w:rsidR="005278E4" w:rsidRDefault="005278E4">
      <w:pPr>
        <w:pStyle w:val="Heading1"/>
        <w:numPr>
          <w:ilvl w:val="0"/>
          <w:numId w:val="0"/>
        </w:numPr>
        <w:jc w:val="left"/>
      </w:pPr>
    </w:p>
    <w:p w14:paraId="250A6AAA" w14:textId="77777777" w:rsidR="005278E4" w:rsidRDefault="005278E4">
      <w:pPr>
        <w:pStyle w:val="Heading1"/>
        <w:numPr>
          <w:ilvl w:val="0"/>
          <w:numId w:val="0"/>
        </w:numPr>
        <w:jc w:val="center"/>
      </w:pPr>
    </w:p>
    <w:p w14:paraId="1BAACFD4" w14:textId="77777777" w:rsidR="005278E4" w:rsidRDefault="005278E4">
      <w:pPr>
        <w:pStyle w:val="Heading1"/>
        <w:numPr>
          <w:ilvl w:val="0"/>
          <w:numId w:val="0"/>
        </w:numPr>
        <w:jc w:val="center"/>
      </w:pPr>
    </w:p>
    <w:p w14:paraId="02F3CA37" w14:textId="77777777" w:rsidR="005278E4" w:rsidRDefault="005278E4">
      <w:pPr>
        <w:pStyle w:val="Heading1"/>
        <w:numPr>
          <w:ilvl w:val="0"/>
          <w:numId w:val="0"/>
        </w:numPr>
        <w:jc w:val="center"/>
      </w:pPr>
    </w:p>
    <w:p w14:paraId="5DA15D6C" w14:textId="77777777" w:rsidR="005278E4" w:rsidRDefault="005278E4">
      <w:pPr>
        <w:pStyle w:val="Heading1"/>
        <w:numPr>
          <w:ilvl w:val="0"/>
          <w:numId w:val="0"/>
        </w:numPr>
        <w:jc w:val="center"/>
      </w:pPr>
    </w:p>
    <w:p w14:paraId="1289CFFB" w14:textId="77777777" w:rsidR="00D23B36" w:rsidRDefault="0053295D" w:rsidP="00D23B36">
      <w:pPr>
        <w:pStyle w:val="Heading1"/>
        <w:numPr>
          <w:ilvl w:val="0"/>
          <w:numId w:val="0"/>
        </w:numPr>
        <w:spacing w:after="0"/>
        <w:rPr>
          <w:rFonts w:ascii="CG Omega" w:hAnsi="CG Omega"/>
          <w:sz w:val="22"/>
          <w:szCs w:val="22"/>
          <w:u w:val="single"/>
        </w:rPr>
      </w:pPr>
      <w:r>
        <w:rPr>
          <w:rFonts w:ascii="CG Omega" w:hAnsi="CG Omega"/>
          <w:sz w:val="22"/>
          <w:szCs w:val="22"/>
          <w:u w:val="single"/>
        </w:rPr>
        <w:br w:type="page"/>
      </w:r>
      <w:r w:rsidR="00D23B36">
        <w:rPr>
          <w:rFonts w:ascii="CG Omega" w:hAnsi="CG Omega"/>
          <w:sz w:val="22"/>
          <w:szCs w:val="22"/>
          <w:u w:val="single"/>
        </w:rPr>
        <w:lastRenderedPageBreak/>
        <w:t>SPTL Boundary of Influence to NGET</w:t>
      </w:r>
    </w:p>
    <w:p w14:paraId="4BFC8F33" w14:textId="77777777" w:rsidR="00D23B36" w:rsidRDefault="00D23B36" w:rsidP="00D23B36">
      <w:pPr>
        <w:pStyle w:val="Heading1"/>
        <w:numPr>
          <w:ilvl w:val="0"/>
          <w:numId w:val="0"/>
        </w:numPr>
        <w:spacing w:after="0"/>
        <w:rPr>
          <w:rFonts w:ascii="CG Omega" w:hAnsi="CG Omega"/>
          <w:sz w:val="22"/>
          <w:szCs w:val="22"/>
          <w:u w:val="single"/>
        </w:rPr>
      </w:pPr>
    </w:p>
    <w:p w14:paraId="330E6827" w14:textId="77777777" w:rsidR="00D23B36" w:rsidRDefault="00D23B36" w:rsidP="00D23B36">
      <w:pPr>
        <w:pStyle w:val="Heading1"/>
        <w:numPr>
          <w:ilvl w:val="0"/>
          <w:numId w:val="0"/>
        </w:numPr>
        <w:spacing w:after="0"/>
        <w:rPr>
          <w:rFonts w:ascii="CG Omega" w:hAnsi="CG Omega"/>
          <w:sz w:val="22"/>
          <w:szCs w:val="22"/>
          <w:u w:val="single"/>
        </w:rPr>
      </w:pPr>
      <w:r w:rsidRPr="00D23B36">
        <w:rPr>
          <w:rFonts w:ascii="CG Omega" w:hAnsi="CG Omega"/>
          <w:sz w:val="22"/>
          <w:szCs w:val="22"/>
          <w:u w:val="single"/>
        </w:rPr>
      </w:r>
      <w:r>
        <w:rPr>
          <w:rFonts w:ascii="CG Omega" w:hAnsi="CG Omega"/>
          <w:sz w:val="22"/>
          <w:szCs w:val="22"/>
          <w:u w:val="single"/>
        </w:rPr>
        <w:pict w14:anchorId="2407458A">
          <v:group id="Group 1" o:spid="_x0000_s1366" style="width:418.25pt;height:172.9pt;mso-position-horizontal-relative:char;mso-position-vertical-relative:line" coordsize="73397,30562">
            <v:shape id="Picture 3" o:spid="_x0000_s1367" type="#_x0000_t75" style="position:absolute;left:3591;top:1473;width:64628;height:29089;visibility:visible" fillcolor="#4f81bd">
              <v:imagedata r:id="rId12" o:title="" croptop="16616f" cropbottom="22476f" cropleft="13242f" cropright="19928f"/>
            </v:shape>
            <v:shape id="_x0000_s1368" style="position:absolute;width:73397;height:27493;visibility:visible;mso-wrap-style:square;v-text-anchor:middle" coordsize="7339748,2749355" path="m,2749355v73643,-2046,147428,-1126,220929,-6137c237759,2742071,253659,2735035,270024,2730944v8183,-2046,17004,-2365,24548,-6137c302755,2720716,310554,2715745,319120,2712533v70648,-26494,-47877,36213,85916,-30684c413219,2677758,421641,2674114,429584,2669575v6404,-3659,11814,-8975,18411,-12274c453781,2654408,460269,2653210,466406,2651164v8182,-6137,16224,-12466,24547,-18411c496955,2628466,503764,2625279,509364,2620479v51307,-43976,-4263,-7260,55232,-42958c576966,2558966,581574,2549446,601418,2534563v7319,-5489,17228,-6785,24547,-12274c635223,2515346,641727,2505272,650513,2497741v5600,-4800,12274,-8183,18411,-12274c678085,2471726,688958,2454680,699608,2442509v7620,-8709,16928,-15839,24548,-24548c730891,2410264,735911,2401180,742567,2393414v26612,-31048,14587,-6541,42958,-49096c790600,2336706,793092,2327615,797799,2319771v7590,-12649,17951,-23628,24548,-36822c831412,2264818,841018,2247304,846894,2227717v2997,-9991,3874,-20503,6137,-30685c854861,2188799,857122,2180667,859168,2172485v755,-21152,3387,-183059,12274,-239340c874073,1916483,879625,1900415,883716,1884050v5347,-21388,16117,-67135,24547,-79780l920537,1785859v10768,-43072,-1532,-7368,24548,-49095c949934,1729006,952652,1720061,957359,1712216v7042,-11736,31768,-48315,42958,-61369c1005965,1644258,1013172,1639104,1018728,1632437v4722,-5666,7552,-12745,12274,-18411c1036558,1607359,1044205,1602558,1049412,1595615v40998,-54665,-6753,-6747,42959,-67506c1101531,1516914,1113530,1508310,1123055,1497424v4857,-5551,7987,-12408,12274,-18410c1141274,1470691,1147005,1462164,1153740,1454466v7620,-8709,17604,-15291,24547,-24548c1226748,1365303,1153443,1442489,1208972,1386960v14593,-43780,-6100,9152,24548,-36821c1278106,1283259,1228126,1337121,1270341,1294906v13341,-40020,-3037,-37,42959,-55232c1322743,1228342,1328791,1214497,1337847,1202853v5328,-6851,12763,-11821,18411,-18411c1383075,1153156,1369637,1161103,1399216,1123073v5328,-6851,12645,-11924,18411,-18411c1428242,1092721,1438726,1080623,1448312,1067841v48859,-65146,-1856,-10420,55232,-67506c1530099,947225,1496982,1006991,1552639,938965v7553,-9232,11254,-21142,18411,-30684c1576257,901338,1583813,896460,1589461,889870v6656,-7766,11675,-16851,18410,-24548c1674801,788831,1592093,887239,1656967,822364v51018,-51019,1337,-15213,42958,-42958c1729548,734972,1711279,749181,1749020,730310v53453,-71268,-20612,25071,42959,-49095c1796779,675615,1798771,667738,1804253,662804v15205,-13684,34630,-22356,49095,-36821c1865622,613709,1875726,598789,1890169,589161r36822,-24547c1954441,523438,1922105,563780,1957675,540066v7221,-4814,11560,-13083,18411,-18411c2051410,463071,1970842,533334,2062003,472560v6137,-4091,11814,-8975,18411,-12274c2086200,457393,2093038,457042,2098824,454149v26937,-13469,10680,-13788,42959,-24547c2151678,426304,2162239,425511,2172467,423465v6137,-6137,10875,-14105,18411,-18411c2198201,400869,2207347,401341,2215426,398917v18588,-5577,36821,-12274,55232,-18411l2289069,374369v6137,-2046,12134,-4568,18410,-6137c2315662,366187,2323917,364413,2332027,362096v6220,-1777,12191,-4360,18411,-6137c2358548,353642,2366907,352246,2374985,349822v12392,-3718,24135,-9737,36822,-12274c2484119,323085,2394106,340498,2485450,325274v10289,-1715,20456,-4091,30684,-6137c2585686,321183,2655703,316984,2724789,325274v34047,4086,65659,19842,98191,30685c2835254,360050,2848708,361575,2859802,368232v127567,76543,-30167,-15083,49095,24548c2956486,416575,2899441,395765,2945718,411191v35047,35047,840,7155,67506,30684c3032223,448580,3049652,459190,3068457,466423v7872,3028,16650,3176,24547,6137c3101570,475772,3109143,481230,3117552,484834v27336,11715,13632,1192,49095,12274c3189501,504250,3211438,514084,3234153,521655v71839,23946,-41551,-21247,67506,18411c3372258,565739,3281830,541246,3350755,558477v8182,4091,16789,7426,24547,12274c3392959,581787,3400564,591996,3418261,601435v24216,12915,50370,22276,73643,36822c3524634,658713,3554258,685292,3590094,699626v10228,4091,20985,7051,30685,12274c3637771,721049,3652797,733596,3669874,742584v21873,11512,44787,20948,67506,30685c3743326,775817,3749917,776695,3755791,779406v20766,9584,40053,22395,61369,30684c3832882,816204,3850402,816599,3866255,822364v29282,10648,56358,26969,85917,36822c3978064,867817,4005710,870098,4031952,877596v31970,9134,131741,45414,184107,55232c4232269,935867,4248790,936919,4265155,938965v28639,10228,56577,22683,85916,30685c4418329,987993,4449046,997221,4522905,1012608v14161,2950,28814,3106,42958,6137c4580425,1021865,4594249,1027951,4608822,1031019v24352,5127,49634,5726,73643,12274c4765882,1066043,4726827,1058811,4799066,1067841v6137,2045,11969,5550,18411,6136c4962000,1087115,5008650,1076386,5179555,1067841v14319,-2046,28727,-3549,42958,-6137c5241218,1058303,5267275,1049224,5283882,1043293v16460,-5879,33123,-11313,49095,-18411c5349348,1017606,5403768,990975,5425031,975787v90823,-64875,23748,-18383,85917,-73643c5518593,895349,5528263,890966,5535496,883733v7232,-7232,11178,-17315,18410,-24547c5567242,845850,5582846,834981,5596865,822364v33546,-30192,4123,-7833,42958,-49095c5663616,747989,5693288,727875,5713466,699626v10228,-14320,19233,-29598,30685,-42959c5757330,641292,5773204,628431,5787109,613709v20881,-22109,42192,-43904,61369,-67506c5856000,536945,5859873,525165,5866889,515518v9397,-12921,21098,-24040,30684,-36821c5906424,466896,5912906,453394,5922121,441875v7229,-9036,16928,-15838,24548,-24547c5953404,409631,5958942,400963,5965079,392780v11049,-33146,-678,-7116,30685,-42958c6002499,342124,6007440,332972,6014175,325274v7620,-8709,16927,-15839,24547,-24548c6045457,293029,6049901,283411,6057133,276179v11298,-11297,25044,-19889,36822,-30685c6123432,218474,6142592,190490,6179871,171851v8183,-4091,16605,-7735,24548,-12274c6247565,134923,6192640,156140,6271925,122756v72058,-30341,68223,-23193,147286,-42958c6425487,78229,6431426,75520,6437622,73661v14264,-4279,28510,-8662,42958,-12274c6490699,58857,6501146,57780,6511265,55250v6276,-1569,12006,-5222,18410,-6137c6566351,43874,6603318,40930,6640140,36839v16365,-4091,32456,-9501,49095,-12274c6876280,-6608,7090602,8405,7266105,6155,7327436,-660,7302813,18,7339748,18e" filled="f" strokeweight="3pt">
              <v:path arrowok="t" o:connecttype="custom" o:connectlocs="0,2749355;220929,2743218;270024,2730944;294572,2724807;319120,2712533;405036,2681849;429584,2669575;447995,2657301;466406,2651164;490953,2632753;509364,2620479;564596,2577521;601418,2534563;625965,2522289;650513,2497741;668924,2485467;699608,2442509;724156,2417961;742567,2393414;785525,2344318;797799,2319771;822347,2282949;846894,2227717;853031,2197032;859168,2172485;871442,1933145;883716,1884050;908263,1804270;920537,1785859;945085,1736764;957359,1712216;1000317,1650847;1018728,1632437;1031002,1614026;1049412,1595615;1092371,1528109;1123055,1497424;1135329,1479014;1153740,1454466;1178287,1429918;1208972,1386960;1233520,1350139;1270341,1294906;1313300,1239674;1337847,1202853;1356258,1184442;1399216,1123073;1417627,1104662;1448312,1067841;1503544,1000335;1552639,938965;1571050,908281;1589461,889870;1607871,865322;1656967,822364;1699925,779406;1749020,730310;1791979,681215;1804253,662804;1853348,625983;1890169,589161;1926991,564614;1957675,540066;1976086,521655;2062003,472560;2080414,460286;2098824,454149;2141783,429602;2172467,423465;2190878,405054;2215426,398917;2270658,380506;2289069,374369;2307479,368232;2332027,362096;2350438,355959;2374985,349822;2411807,337548;2485450,325274;2516134,319137;2724789,325274;2822980,355959;2859802,368232;2908897,392780;2945718,411191;3013224,441875;3068457,466423;3093004,472560;3117552,484834;3166647,497108;3234153,521655;3301659,540066;3350755,558477;3375302,570751;3418261,601435;3491904,638257;3590094,699626;3620779,711900;3669874,742584;3737380,773269;3755791,779406;3817160,810090;3866255,822364;3952172,859186;4031952,877596;4216059,932828;4265155,938965;4351071,969650;4522905,1012608;4565863,1018745;4608822,1031019;4682465,1043293;4799066,1067841;4817477,1073977;5179555,1067841;5222513,1061704;5283882,1043293;5332977,1024882;5425031,975787;5510948,902144;5535496,883733;5553906,859186;5596865,822364;5639823,773269;5713466,699626;5744151,656667;5787109,613709;5848478,546203;5866889,515518;5897573,478697;5922121,441875;5946669,417328;5965079,392780;5995764,349822;6014175,325274;6038722,300726;6057133,276179;6093955,245494;6179871,171851;6204419,159577;6271925,122756;6419211,79798;6437622,73661;6480580,61387;6511265,55250;6529675,49113;6640140,36839;6689235,24565;7266105,6155;7339748,18" o:connectangles="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"/>
            </v:shape>
            <w10:anchorlock/>
          </v:group>
        </w:pict>
      </w:r>
    </w:p>
    <w:p w14:paraId="4ABE64BA" w14:textId="77777777" w:rsidR="00D23B36" w:rsidRDefault="00D23B36" w:rsidP="00D23B36">
      <w:pPr>
        <w:pStyle w:val="Heading1"/>
        <w:numPr>
          <w:ilvl w:val="0"/>
          <w:numId w:val="0"/>
        </w:numPr>
        <w:spacing w:after="0"/>
        <w:rPr>
          <w:rFonts w:ascii="CG Omega" w:hAnsi="CG Omega"/>
          <w:sz w:val="22"/>
          <w:szCs w:val="22"/>
          <w:u w:val="single"/>
        </w:rPr>
      </w:pPr>
    </w:p>
    <w:p w14:paraId="052B1522" w14:textId="77777777" w:rsidR="00D23B36" w:rsidRDefault="00D23B36" w:rsidP="00D23B36">
      <w:pPr>
        <w:pStyle w:val="Heading1"/>
        <w:numPr>
          <w:ilvl w:val="0"/>
          <w:numId w:val="0"/>
        </w:numPr>
        <w:spacing w:after="0"/>
        <w:rPr>
          <w:rFonts w:ascii="CG Omega" w:hAnsi="CG Omega"/>
          <w:sz w:val="22"/>
          <w:szCs w:val="22"/>
          <w:u w:val="single"/>
        </w:rPr>
      </w:pPr>
    </w:p>
    <w:p w14:paraId="60D6597E" w14:textId="77777777" w:rsidR="00D23B36" w:rsidRDefault="00D23B36">
      <w:pPr>
        <w:pStyle w:val="Heading1"/>
        <w:numPr>
          <w:ilvl w:val="0"/>
          <w:numId w:val="0"/>
        </w:numPr>
        <w:spacing w:after="0"/>
        <w:rPr>
          <w:rFonts w:ascii="CG Omega" w:hAnsi="CG Omega"/>
          <w:sz w:val="22"/>
          <w:szCs w:val="22"/>
          <w:u w:val="single"/>
        </w:rPr>
      </w:pPr>
    </w:p>
    <w:p w14:paraId="1A34340E" w14:textId="77777777" w:rsidR="005278E4" w:rsidRDefault="005278E4">
      <w:pPr>
        <w:pStyle w:val="Heading1"/>
        <w:numPr>
          <w:ilvl w:val="0"/>
          <w:numId w:val="0"/>
        </w:numPr>
        <w:spacing w:after="0"/>
        <w:rPr>
          <w:rFonts w:ascii="CG Omega" w:hAnsi="CG Omega"/>
          <w:sz w:val="22"/>
          <w:szCs w:val="22"/>
          <w:u w:val="single"/>
        </w:rPr>
      </w:pPr>
      <w:r>
        <w:rPr>
          <w:rFonts w:ascii="CG Omega" w:hAnsi="CG Omega"/>
          <w:sz w:val="22"/>
          <w:szCs w:val="22"/>
          <w:u w:val="single"/>
        </w:rPr>
        <w:t xml:space="preserve">NGET Boundary of Influence </w:t>
      </w:r>
      <w:proofErr w:type="gramStart"/>
      <w:r>
        <w:rPr>
          <w:rFonts w:ascii="CG Omega" w:hAnsi="CG Omega"/>
          <w:sz w:val="22"/>
          <w:szCs w:val="22"/>
          <w:u w:val="single"/>
        </w:rPr>
        <w:t>to</w:t>
      </w:r>
      <w:proofErr w:type="gramEnd"/>
      <w:r>
        <w:rPr>
          <w:rFonts w:ascii="CG Omega" w:hAnsi="CG Omega"/>
          <w:sz w:val="22"/>
          <w:szCs w:val="22"/>
          <w:u w:val="single"/>
        </w:rPr>
        <w:t xml:space="preserve"> SPTL</w:t>
      </w:r>
    </w:p>
    <w:p w14:paraId="5FBDCB89" w14:textId="77777777" w:rsidR="005278E4" w:rsidRDefault="005278E4">
      <w:pPr>
        <w:pStyle w:val="Heading1"/>
        <w:numPr>
          <w:ilvl w:val="0"/>
          <w:numId w:val="0"/>
        </w:numPr>
        <w:spacing w:after="0"/>
        <w:rPr>
          <w:rFonts w:ascii="CG Omega" w:hAnsi="CG Omega"/>
          <w:sz w:val="22"/>
          <w:szCs w:val="22"/>
          <w:u w:val="single"/>
        </w:rPr>
      </w:pPr>
    </w:p>
    <w:p w14:paraId="0F36276E" w14:textId="77777777" w:rsidR="005278E4" w:rsidRDefault="00D23B36">
      <w:pPr>
        <w:pStyle w:val="Heading1"/>
        <w:numPr>
          <w:ilvl w:val="0"/>
          <w:numId w:val="0"/>
        </w:numPr>
        <w:jc w:val="left"/>
      </w:pPr>
      <w:r w:rsidRPr="00D23B36">
        <w:pict w14:anchorId="46037634">
          <v:group id="_x0000_s1369" style="position:absolute;margin-left:-35.55pt;margin-top:19pt;width:500.35pt;height:95.3pt;z-index:251658752" coordsize="85794,16704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">
            <v:shape id="Picture 3" o:spid="_x0000_s1370" type="#_x0000_t75" style="position:absolute;left:2556;top:2945;width:77530;height:13759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jepCXCAAAA2gAAAA8AAABkcnMvZG93bnJldi54bWxEj0FrwkAUhO+C/2F5gre6sdKi0VWkIIiH&#10;tkbR6yP7zAazb0N2jbG/vlsoeBxm5htmsepsJVpqfOlYwXiUgCDOnS65UHA8bF6mIHxA1lg5JgUP&#10;8rBa9nsLTLW7857aLBQiQtinqMCEUKdS+tyQRT9yNXH0Lq6xGKJsCqkbvEe4reRrkrxLiyXHBYM1&#10;fRjKr9nNKvg5P75PrbR69vlFb6bS+lTuglLDQbeegwjUhWf4v73VCibwdyXeALn8BQ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B43qQlwgAAANoAAAAPAAAAAAAAAAAAAAAAAJ8C&#10;AABkcnMvZG93bnJldi54bWxQSwUGAAAAAAQABAD3AAAAjgMAAAAA&#10;" fillcolor="#4f81bd">
              <v:imagedata r:id="rId12" o:title="" croptop="47623f" cropbottom="5405f" cropleft="13241f" cropright="13466f"/>
            </v:shape>
            <v:shape id="_x0000_s1371" style="position:absolute;width:85794;height:13992;visibility:visible;mso-wrap-style:square;v-text-anchor:middle" coordsize="8579404,139921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9bB8cMA&#10;AADaAAAADwAAAGRycy9kb3ducmV2LnhtbESPQWsCMRSE74X+h/CEXkSzLrbKahQpFMSbWvb83Dw3&#10;i5uXJUnXbX99IxR6HGbmG2a9HWwrevKhcaxgNs1AEFdON1wr+Dx/TJYgQkTW2DomBd8UYLt5flpj&#10;od2dj9SfYi0ShEOBCkyMXSFlqAxZDFPXESfv6rzFmKSvpfZ4T3DbyjzL3qTFhtOCwY7eDVW305dV&#10;cJj9xGXTj69lvtiXZvya+8uuVOplNOxWICIN8T/8195rBXN4XEk3QG5+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Y9bB8cMAAADaAAAADwAAAAAAAAAAAAAAAACYAgAAZHJzL2Rv&#10;d25yZXYueG1sUEsFBgAAAAAEAAQA9QAAAIgDAAAAAA==&#10;" path="m,128876v64652,-9236,69639,-8828,153423,-30685c273626,66833,60321,108218,233203,73643v24403,-4880,49095,-8182,73643,-12273c319120,57279,331116,52234,343667,49096v20239,-5060,40913,-8183,61369,-12274c415264,34776,425602,33215,435721,30685v8182,-2046,16277,-4483,24547,-6137c485777,19446,514508,16203,540048,12274v12299,-1892,24408,-5281,36822,-6137c623853,2897,670969,2046,718019,v81825,2046,163713,2334,245476,6137c974258,6638,999210,21443,1006454,24548v5946,2548,12273,4091,18410,6137c1038436,44257,1044599,52827,1061686,61370v5786,2893,12274,4091,18411,6136c1094416,77734,1108413,88430,1123055,98191v22192,14795,48646,24098,67506,42958l1227382,177971v8183,8183,18594,14625,24548,24548c1264204,222975,1276108,243658,1288752,263888v7818,12509,16958,24172,24547,36821c1336175,338836,1323275,322960,1350121,349804v2046,6137,4360,12191,6137,18411c1358575,376325,1359434,384865,1362395,392763v3212,8566,8669,16139,12273,24548c1388115,448689,1371185,432680,1405353,472543v25770,30065,44085,46816,73643,67506c1491081,548508,1502623,557999,1515817,564596v7544,3772,16546,3470,24548,6137c1550816,574217,1560983,578533,1571050,583007v8360,3715,15721,9867,24547,12274c1609552,599087,1624259,599218,1638556,601418v101366,15595,-20152,4027,202518,12274c1853348,617783,1868747,616818,1877895,625966v11302,11302,45156,39537,55232,61369c1942360,707339,1952331,727330,1957675,748704v13843,55371,6940,33092,18411,67506c1974040,844849,1972955,873573,1969949,902127v-1092,10373,-6137,20253,-6137,30684c1963812,975818,1966519,1018816,1969949,1061686v1682,21024,6919,26869,18411,42959c1994305,1112968,1998498,1123176,2006770,1129192v15747,11452,78753,38099,98191,42959c2120961,1176151,2137691,1176242,2154056,1178288v26462,7561,65568,19250,92054,24547c2260294,1205672,2274749,1206926,2289068,1208972v11630,-228,292786,222,392763,-12274c2696204,1194901,2712440,1183228,2724789,1178288v12013,-4805,24548,-8183,36822,-12274c2777976,1153740,2792409,1138340,2810706,1129192v14960,-7480,40699,-18446,55232,-30684c2899205,1070494,2933376,1043344,2964129,1012591r73643,-73643c3048000,928720,3060432,920299,3068456,908264v11331,-16997,22244,-34518,36822,-49096c3118614,845832,3135368,836134,3148236,822347v15914,-17051,26466,-38739,42959,-55232c3197664,760646,3208905,760919,3215742,754841v107191,-95282,51193,-65156,141149,-128875c3425519,577354,3472474,548472,3547136,509364v9758,-5111,20319,-8543,30684,-12274c3753529,433835,3642062,471769,3798749,429584v34834,-9378,100802,-32545,135012,-36821c3974408,387682,4015586,388672,4056499,386626r668924,6137c4748015,393140,4770836,394166,4792929,398900v7212,1545,12409,7987,18411,12274c4819663,417119,4828348,422673,4835887,429584v17060,15639,32730,32731,49095,49096l4909530,503227v89937,89935,-46211,-48016,49095,55232c4974323,575465,4991356,591190,5007721,607555r30684,30684l5062953,662787v6137,6137,11190,13597,18411,18411c5087501,685289,5094108,688750,5099774,693472v40088,33406,-3819,2317,36822,42958c5141811,741645,5148870,744613,5155007,748704v9168,13754,20020,30771,30684,42958c5193311,800371,5202911,807254,5210239,816210v11143,13619,19419,29440,30684,42958c5250183,870280,5262448,878658,5271608,889853v40066,48969,11475,20814,36821,61369c5313850,959896,5320183,968004,5326840,975770v20321,23707,16406,11119,30685,36821c5364189,1024587,5369022,1037560,5375936,1049413v59083,101286,-5619,-19930,42958,67506c5423337,1124916,5427564,1133058,5431168,1141466v2548,5946,2928,12794,6137,18411c5442379,1168758,5449850,1176046,5455715,1184425v36125,51607,10071,22344,49096,61369c5516759,1281635,5501600,1248719,5529358,1276478v5215,5216,6723,13554,12274,18411c5579901,1328374,5566185,1312426,5596864,1325574v17462,7483,24971,14812,42959,18410c5664226,1348865,5713466,1356258,5713466,1356258v65272,26110,-9105,-636,79780,18411c5805896,1377380,5817793,1382852,5830067,1386943r18411,6137l5866889,1399217v124784,-2046,249668,-716,374351,-6137c6288106,1391042,6283109,1378642,6321020,1368532v20157,-5375,41578,-5677,61369,-12274c6394663,1352167,6406604,1346893,6419211,1343984v14094,-3253,28690,-3759,42958,-6137c6472458,1336132,6482565,1333426,6492854,1331711v14268,-2378,28690,-3759,42958,-6137c6643496,1307626,6469064,1333356,6609455,1313300v10228,-6137,20016,-13076,30685,-18411c6649993,1289962,6661104,1287799,6670824,1282615v106219,-56650,22871,-21422,92054,-49095c6769015,1227383,6774346,1220316,6781289,1215109v9542,-7157,20621,-12007,30684,-18411c6914900,1131200,6799326,1200998,6873342,1159877v10427,-5793,20622,-12007,30685,-18411c6916472,1133547,6927898,1123983,6940848,1116919v9671,-5275,21055,-6924,30685,-12274c6980474,1099678,6987075,1091083,6996080,1086234v17739,-9552,36940,-16105,55233,-24548c7059619,1057852,7067366,1052810,7075860,1049413v12013,-4805,24746,-7630,36822,-12274c7127223,1031546,7141495,1025257,7155640,1018728v12460,-5751,24081,-13314,36822,-18411c7210481,993110,7229283,988043,7247694,981906v12274,-4091,24809,-7468,36821,-12273c7359712,939554,7324700,951138,7388843,932811v62931,-41954,-69239,43827,92054,-36821c7501353,885762,7522654,877072,7542266,865305v10228,-6137,20213,-12699,30684,-18411c7584997,840323,7597690,834990,7609772,828484v5952,-3205,53141,-31530,67506,-36822c7772824,756461,7752905,763716,7842974,748704v77894,-33383,6897,-8195,110465,-24548c7970101,721525,7985872,714513,8002534,711882v59469,-9390,232949,-11652,251614,-12274c8390260,680166,8282641,693472,8579404,693472e" filled="f" strokeweight="3pt">
              <v:path arrowok="t" o:connecttype="custom" o:connectlocs="0,128876;153423,98191;233203,73643;306846,61370;343667,49096;405036,36822;435721,30685;460268,24548;540048,12274;576870,6137;718019,0;963495,6137;1006454,24548;1024864,30685;1061686,61370;1080097,67506;1123055,98191;1190561,141149;1227382,177971;1251930,202519;1288752,263888;1313299,300709;1350121,349804;1356258,368215;1362395,392763;1374668,417311;1405353,472543;1478996,540049;1515817,564596;1540365,570733;1571050,583007;1595597,595281;1638556,601418;1841074,613692;1877895,625966;1933127,687335;1957675,748704;1976086,816210;1969949,902127;1963812,932811;1969949,1061686;1988360,1104645;2006770,1129192;2104961,1172151;2154056,1178288;2246110,1202835;2289068,1208972;2681831,1196698;2724789,1178288;2761611,1166014;2810706,1129192;2865938,1098508;2964129,1012591;3037772,938948;3068456,908264;3105278,859168;3148236,822347;3191195,767115;3215742,754841;3356891,625966;3547136,509364;3577820,497090;3798749,429584;3933761,392763;4056499,386626;4725423,392763;4792929,398900;4811340,411174;4835887,429584;4884982,478680;4909530,503227;4958625,558459;5007721,607555;5038405,638239;5062953,662787;5081364,681198;5099774,693472;5136596,736430;5155007,748704;5185691,791662;5210239,816210;5240923,859168;5271608,889853;5308429,951222;5326840,975770;5357525,1012591;5375936,1049413;5418894,1116919;5431168,1141466;5437305,1159877;5455715,1184425;5504811,1245794;5529358,1276478;5541632,1294889;5596864,1325574;5639823,1343984;5713466,1356258;5793246,1374669;5830067,1386943;5848478,1393080;5866889,1399217;6241240,1393080;6321020,1368532;6382389,1356258;6419211,1343984;6462169,1337847;6492854,1331711;6535812,1325574;6609455,1313300;6640140,1294889;6670824,1282615;6762878,1233520;6781289,1215109;6811973,1196698;6873342,1159877;6904027,1141466;6940848,1116919;6971533,1104645;6996080,1086234;7051313,1061686;7075860,1049413;7112682,1037139;7155640,1018728;7192462,1000317;7247694,981906;7284515,969633;7388843,932811;7480897,895990;7542266,865305;7572950,846894;7609772,828484;7677278,791662;7842974,748704;7953439,724156;8002534,711882;8254148,699608;8579404,693472" o:connectangles="0,0,0,0,0,0,0,0,0,0,0,0,0,0,0,0,0,0,0,0,0,0,0,0,0,0,0,0,0,0,0,0,0,0,0,0,0,0,0,0,0,0,0,0,0,0,0,0,0,0,0,0,0,0,0,0,0,0,0,0,0,0,0,0,0,0,0,0,0,0,0,0,0,0,0,0,0,0,0,0,0,0,0,0,0,0,0,0,0,0,0,0,0,0,0,0,0,0,0,0,0,0,0,0,0,0,0,0,0,0,0,0,0,0,0,0,0,0,0,0,0,0,0,0,0,0,0,0,0,0,0,0,0,0,0,0,0"/>
            </v:shape>
          </v:group>
        </w:pict>
      </w:r>
    </w:p>
    <w:p w14:paraId="2B936694" w14:textId="77777777" w:rsidR="005278E4" w:rsidRDefault="005278E4"/>
    <w:sectPr w:rsidR="005278E4">
      <w:footerReference w:type="default" r:id="rId13"/>
      <w:pgSz w:w="11906" w:h="16838" w:code="9"/>
      <w:pgMar w:top="1440" w:right="1559" w:bottom="1134" w:left="1701" w:header="1134" w:footer="142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5872484" w14:textId="77777777" w:rsidR="009E01B0" w:rsidRDefault="009E01B0">
      <w:r>
        <w:separator/>
      </w:r>
    </w:p>
  </w:endnote>
  <w:endnote w:type="continuationSeparator" w:id="0">
    <w:p w14:paraId="40C441AB" w14:textId="77777777" w:rsidR="009E01B0" w:rsidRDefault="009E01B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Olswang Logo">
    <w:altName w:val="Symbol"/>
    <w:panose1 w:val="00000000000000000000"/>
    <w:charset w:val="02"/>
    <w:family w:val="auto"/>
    <w:notTrueType/>
    <w:pitch w:val="variable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G Omega">
    <w:altName w:val="Candara"/>
    <w:panose1 w:val="00000000000000000000"/>
    <w:charset w:val="00"/>
    <w:family w:val="swiss"/>
    <w:notTrueType/>
    <w:pitch w:val="variable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A557720" w14:textId="77777777" w:rsidR="005278E4" w:rsidRDefault="005278E4">
    <w:pPr>
      <w:pStyle w:val="Footer"/>
      <w:tabs>
        <w:tab w:val="center" w:pos="4395"/>
      </w:tabs>
      <w:spacing w:line="240" w:lineRule="auto"/>
      <w:ind w:right="360"/>
    </w:pPr>
    <w:r>
      <w:rPr>
        <w:rStyle w:val="PageNumber"/>
        <w:sz w:val="16"/>
      </w:rPr>
      <w:t xml:space="preserve">Version </w:t>
    </w:r>
    <w:r w:rsidR="00AB5996">
      <w:rPr>
        <w:rStyle w:val="PageNumber"/>
        <w:sz w:val="16"/>
      </w:rPr>
      <w:t>4</w:t>
    </w:r>
    <w:r>
      <w:rPr>
        <w:rStyle w:val="PageNumber"/>
        <w:sz w:val="16"/>
      </w:rPr>
      <w:tab/>
      <w:t>Schedule 4-</w:t>
    </w:r>
    <w:r>
      <w:rPr>
        <w:rStyle w:val="PageNumber"/>
        <w:sz w:val="16"/>
      </w:rPr>
      <w:fldChar w:fldCharType="begin"/>
    </w:r>
    <w:r>
      <w:rPr>
        <w:rStyle w:val="PageNumber"/>
        <w:sz w:val="16"/>
      </w:rPr>
      <w:instrText xml:space="preserve">PAGE  </w:instrText>
    </w:r>
    <w:r>
      <w:rPr>
        <w:rStyle w:val="PageNumber"/>
        <w:sz w:val="16"/>
      </w:rPr>
      <w:fldChar w:fldCharType="separate"/>
    </w:r>
    <w:r w:rsidR="00ED23B9">
      <w:rPr>
        <w:rStyle w:val="PageNumber"/>
        <w:noProof/>
        <w:sz w:val="16"/>
      </w:rPr>
      <w:t>1</w:t>
    </w:r>
    <w:r>
      <w:rPr>
        <w:rStyle w:val="PageNumber"/>
        <w:sz w:val="16"/>
      </w:rPr>
      <w:fldChar w:fldCharType="end"/>
    </w:r>
    <w:r>
      <w:rPr>
        <w:rStyle w:val="PageNumber"/>
        <w:sz w:val="16"/>
      </w:rPr>
      <w:tab/>
    </w:r>
    <w:r w:rsidR="00ED23B9">
      <w:rPr>
        <w:rStyle w:val="PageNumber"/>
        <w:sz w:val="16"/>
      </w:rPr>
      <w:t xml:space="preserve">11 July </w:t>
    </w:r>
    <w:r w:rsidR="008178B0">
      <w:rPr>
        <w:rStyle w:val="PageNumber"/>
        <w:sz w:val="16"/>
      </w:rPr>
      <w:t>20</w:t>
    </w:r>
    <w:r w:rsidR="00AB5996">
      <w:rPr>
        <w:rStyle w:val="PageNumber"/>
        <w:sz w:val="16"/>
      </w:rPr>
      <w:t>18</w:t>
    </w:r>
    <w:r>
      <w:tab/>
    </w:r>
    <w:r>
      <w:rPr>
        <w:rStyle w:val="PageNumber"/>
        <w:sz w:val="16"/>
      </w:rPr>
      <w:tab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AAB6261" w14:textId="77777777" w:rsidR="009E01B0" w:rsidRDefault="009E01B0">
      <w:r>
        <w:separator/>
      </w:r>
    </w:p>
  </w:footnote>
  <w:footnote w:type="continuationSeparator" w:id="0">
    <w:p w14:paraId="4BEC2AEF" w14:textId="77777777" w:rsidR="009E01B0" w:rsidRDefault="009E01B0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F083A59"/>
    <w:multiLevelType w:val="multilevel"/>
    <w:tmpl w:val="47669918"/>
    <w:lvl w:ilvl="0">
      <w:start w:val="1"/>
      <w:numFmt w:val="none"/>
      <w:suff w:val="nothing"/>
      <w:lvlText w:val="%1"/>
      <w:lvlJc w:val="left"/>
      <w:pPr>
        <w:ind w:left="0" w:firstLine="0"/>
      </w:pPr>
    </w:lvl>
    <w:lvl w:ilvl="1">
      <w:start w:val="1"/>
      <w:numFmt w:val="decimal"/>
      <w:pStyle w:val="ListNumber1"/>
      <w:lvlText w:val="%1%2."/>
      <w:lvlJc w:val="left"/>
      <w:pPr>
        <w:tabs>
          <w:tab w:val="num" w:pos="864"/>
        </w:tabs>
        <w:ind w:left="864" w:hanging="864"/>
      </w:pPr>
    </w:lvl>
    <w:lvl w:ilvl="2">
      <w:start w:val="1"/>
      <w:numFmt w:val="decimal"/>
      <w:pStyle w:val="ListNumber2"/>
      <w:lvlText w:val="%1%2.%3"/>
      <w:lvlJc w:val="left"/>
      <w:pPr>
        <w:tabs>
          <w:tab w:val="num" w:pos="864"/>
        </w:tabs>
        <w:ind w:left="864" w:hanging="864"/>
      </w:pPr>
    </w:lvl>
    <w:lvl w:ilvl="3">
      <w:start w:val="1"/>
      <w:numFmt w:val="decimal"/>
      <w:pStyle w:val="ListNumber3"/>
      <w:lvlText w:val="%1%2.%3.%4"/>
      <w:lvlJc w:val="left"/>
      <w:pPr>
        <w:tabs>
          <w:tab w:val="num" w:pos="2160"/>
        </w:tabs>
        <w:ind w:left="2160" w:hanging="1296"/>
      </w:pPr>
    </w:lvl>
    <w:lvl w:ilvl="4">
      <w:start w:val="1"/>
      <w:numFmt w:val="decimal"/>
      <w:pStyle w:val="ListNumber4"/>
      <w:lvlText w:val="%1%2.%3.%4.%5"/>
      <w:lvlJc w:val="left"/>
      <w:pPr>
        <w:tabs>
          <w:tab w:val="num" w:pos="3240"/>
        </w:tabs>
        <w:ind w:left="2880" w:hanging="720"/>
      </w:pPr>
    </w:lvl>
    <w:lvl w:ilvl="5">
      <w:start w:val="1"/>
      <w:numFmt w:val="decimal"/>
      <w:pStyle w:val="ListNumber5"/>
      <w:lvlText w:val="%2.%3.%4.%5.%6"/>
      <w:lvlJc w:val="left"/>
      <w:pPr>
        <w:tabs>
          <w:tab w:val="num" w:pos="3240"/>
        </w:tabs>
        <w:ind w:left="2952" w:hanging="792"/>
      </w:pPr>
    </w:lvl>
    <w:lvl w:ilvl="6">
      <w:start w:val="1"/>
      <w:numFmt w:val="lowerRoman"/>
      <w:pStyle w:val="ListNumber6"/>
      <w:lvlText w:val="(%7)"/>
      <w:lvlJc w:val="left"/>
      <w:pPr>
        <w:tabs>
          <w:tab w:val="num" w:pos="3672"/>
        </w:tabs>
        <w:ind w:left="3384" w:hanging="432"/>
      </w:pPr>
    </w:lvl>
    <w:lvl w:ilvl="7">
      <w:start w:val="1"/>
      <w:numFmt w:val="lowerLetter"/>
      <w:pStyle w:val="ListNumber7"/>
      <w:lvlText w:val="(%8)"/>
      <w:lvlJc w:val="left"/>
      <w:pPr>
        <w:tabs>
          <w:tab w:val="num" w:pos="3384"/>
        </w:tabs>
        <w:ind w:left="3384" w:hanging="432"/>
      </w:p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</w:lvl>
  </w:abstractNum>
  <w:abstractNum w:abstractNumId="1" w15:restartNumberingAfterBreak="0">
    <w:nsid w:val="27157CC7"/>
    <w:multiLevelType w:val="multilevel"/>
    <w:tmpl w:val="66B21308"/>
    <w:lvl w:ilvl="0">
      <w:start w:val="7"/>
      <w:numFmt w:val="decimal"/>
      <w:lvlText w:val="%1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3"/>
      <w:numFmt w:val="decimal"/>
      <w:lvlText w:val="%1.%2"/>
      <w:lvlJc w:val="left"/>
      <w:pPr>
        <w:tabs>
          <w:tab w:val="num" w:pos="840"/>
        </w:tabs>
        <w:ind w:left="840" w:hanging="360"/>
      </w:pPr>
      <w:rPr>
        <w:rFonts w:hint="default"/>
      </w:rPr>
    </w:lvl>
    <w:lvl w:ilvl="2">
      <w:start w:val="2"/>
      <w:numFmt w:val="decimal"/>
      <w:lvlText w:val="%1.%2.%3"/>
      <w:lvlJc w:val="left"/>
      <w:pPr>
        <w:tabs>
          <w:tab w:val="num" w:pos="1680"/>
        </w:tabs>
        <w:ind w:left="168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2160"/>
        </w:tabs>
        <w:ind w:left="216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3000"/>
        </w:tabs>
        <w:ind w:left="300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3480"/>
        </w:tabs>
        <w:ind w:left="34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4320"/>
        </w:tabs>
        <w:ind w:left="432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4800"/>
        </w:tabs>
        <w:ind w:left="480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5640"/>
        </w:tabs>
        <w:ind w:left="5640" w:hanging="1800"/>
      </w:pPr>
      <w:rPr>
        <w:rFonts w:hint="default"/>
      </w:rPr>
    </w:lvl>
  </w:abstractNum>
  <w:abstractNum w:abstractNumId="2" w15:restartNumberingAfterBreak="0">
    <w:nsid w:val="2E0B212C"/>
    <w:multiLevelType w:val="multilevel"/>
    <w:tmpl w:val="81AC1116"/>
    <w:lvl w:ilvl="0">
      <w:start w:val="5"/>
      <w:numFmt w:val="decimal"/>
      <w:lvlText w:val="%1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3"/>
      <w:numFmt w:val="decimal"/>
      <w:lvlText w:val="%1.%2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3" w15:restartNumberingAfterBreak="0">
    <w:nsid w:val="2E7A3999"/>
    <w:multiLevelType w:val="multilevel"/>
    <w:tmpl w:val="D354CD66"/>
    <w:lvl w:ilvl="0">
      <w:start w:val="8"/>
      <w:numFmt w:val="decimal"/>
      <w:lvlText w:val="%1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1">
      <w:start w:val="4"/>
      <w:numFmt w:val="decimal"/>
      <w:lvlText w:val="%1.%2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2">
      <w:start w:val="2"/>
      <w:numFmt w:val="decimal"/>
      <w:lvlText w:val="%1.%2.%3"/>
      <w:lvlJc w:val="left"/>
      <w:pPr>
        <w:tabs>
          <w:tab w:val="num" w:pos="1440"/>
        </w:tabs>
        <w:ind w:left="144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1800"/>
        </w:tabs>
        <w:ind w:left="180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2520"/>
        </w:tabs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2880"/>
        </w:tabs>
        <w:ind w:left="28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3600"/>
        </w:tabs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3960"/>
        </w:tabs>
        <w:ind w:left="396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4680"/>
        </w:tabs>
        <w:ind w:left="4680" w:hanging="1800"/>
      </w:pPr>
      <w:rPr>
        <w:rFonts w:hint="default"/>
      </w:rPr>
    </w:lvl>
  </w:abstractNum>
  <w:abstractNum w:abstractNumId="4" w15:restartNumberingAfterBreak="0">
    <w:nsid w:val="40C74D43"/>
    <w:multiLevelType w:val="multilevel"/>
    <w:tmpl w:val="223A6000"/>
    <w:lvl w:ilvl="0">
      <w:start w:val="1"/>
      <w:numFmt w:val="none"/>
      <w:suff w:val="nothing"/>
      <w:lvlText w:val="%1"/>
      <w:lvlJc w:val="left"/>
      <w:pPr>
        <w:ind w:left="0" w:firstLine="0"/>
      </w:pPr>
    </w:lvl>
    <w:lvl w:ilvl="1">
      <w:start w:val="1"/>
      <w:numFmt w:val="decimal"/>
      <w:pStyle w:val="Heading1"/>
      <w:lvlText w:val="%1%2."/>
      <w:lvlJc w:val="left"/>
      <w:pPr>
        <w:tabs>
          <w:tab w:val="num" w:pos="864"/>
        </w:tabs>
        <w:ind w:left="864" w:hanging="864"/>
      </w:pPr>
      <w:rPr>
        <w:b w:val="0"/>
        <w:i w:val="0"/>
      </w:rPr>
    </w:lvl>
    <w:lvl w:ilvl="2">
      <w:start w:val="1"/>
      <w:numFmt w:val="decimal"/>
      <w:pStyle w:val="Heading2"/>
      <w:lvlText w:val="%1%2.%3"/>
      <w:lvlJc w:val="left"/>
      <w:pPr>
        <w:tabs>
          <w:tab w:val="num" w:pos="864"/>
        </w:tabs>
        <w:ind w:left="864" w:hanging="864"/>
      </w:pPr>
      <w:rPr>
        <w:b w:val="0"/>
        <w:i w:val="0"/>
      </w:rPr>
    </w:lvl>
    <w:lvl w:ilvl="3">
      <w:start w:val="1"/>
      <w:numFmt w:val="decimal"/>
      <w:pStyle w:val="Heading3"/>
      <w:lvlText w:val="%1%2.%3.%4"/>
      <w:lvlJc w:val="left"/>
      <w:pPr>
        <w:tabs>
          <w:tab w:val="num" w:pos="2160"/>
        </w:tabs>
        <w:ind w:left="2160" w:hanging="1296"/>
      </w:pPr>
      <w:rPr>
        <w:b w:val="0"/>
        <w:i w:val="0"/>
      </w:rPr>
    </w:lvl>
    <w:lvl w:ilvl="4">
      <w:start w:val="1"/>
      <w:numFmt w:val="decimal"/>
      <w:pStyle w:val="Heading4"/>
      <w:lvlText w:val="%1%2.%3.%4.%5"/>
      <w:lvlJc w:val="left"/>
      <w:pPr>
        <w:tabs>
          <w:tab w:val="num" w:pos="3240"/>
        </w:tabs>
        <w:ind w:left="2880" w:hanging="720"/>
      </w:pPr>
      <w:rPr>
        <w:b w:val="0"/>
        <w:i w:val="0"/>
      </w:rPr>
    </w:lvl>
    <w:lvl w:ilvl="5">
      <w:start w:val="1"/>
      <w:numFmt w:val="decimal"/>
      <w:pStyle w:val="Heading5"/>
      <w:lvlText w:val="%2.%3.%4.%5.%6"/>
      <w:lvlJc w:val="left"/>
      <w:pPr>
        <w:tabs>
          <w:tab w:val="num" w:pos="3240"/>
        </w:tabs>
        <w:ind w:left="2880" w:hanging="720"/>
      </w:pPr>
    </w:lvl>
    <w:lvl w:ilvl="6">
      <w:start w:val="1"/>
      <w:numFmt w:val="lowerRoman"/>
      <w:pStyle w:val="Heading6"/>
      <w:lvlText w:val="(%7)"/>
      <w:lvlJc w:val="left"/>
      <w:pPr>
        <w:tabs>
          <w:tab w:val="num" w:pos="3600"/>
        </w:tabs>
        <w:ind w:left="3312" w:hanging="432"/>
      </w:pPr>
    </w:lvl>
    <w:lvl w:ilvl="7">
      <w:start w:val="1"/>
      <w:numFmt w:val="lowerLetter"/>
      <w:pStyle w:val="Heading7"/>
      <w:lvlText w:val="(%8)"/>
      <w:lvlJc w:val="left"/>
      <w:pPr>
        <w:tabs>
          <w:tab w:val="num" w:pos="3312"/>
        </w:tabs>
        <w:ind w:left="3312" w:hanging="432"/>
      </w:pPr>
    </w:lvl>
    <w:lvl w:ilvl="8">
      <w:start w:val="1"/>
      <w:numFmt w:val="none"/>
      <w:lvlText w:val="%9"/>
      <w:lvlJc w:val="left"/>
      <w:pPr>
        <w:tabs>
          <w:tab w:val="num" w:pos="3240"/>
        </w:tabs>
        <w:ind w:left="3240" w:hanging="360"/>
      </w:pPr>
    </w:lvl>
  </w:abstractNum>
  <w:abstractNum w:abstractNumId="5" w15:restartNumberingAfterBreak="0">
    <w:nsid w:val="41146249"/>
    <w:multiLevelType w:val="multilevel"/>
    <w:tmpl w:val="9D7AEC14"/>
    <w:lvl w:ilvl="0">
      <w:start w:val="9"/>
      <w:numFmt w:val="decimal"/>
      <w:lvlText w:val="%1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1">
      <w:start w:val="2"/>
      <w:numFmt w:val="decimal"/>
      <w:lvlText w:val="%1.%2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2">
      <w:start w:val="5"/>
      <w:numFmt w:val="decimal"/>
      <w:lvlText w:val="%1.%2.%3"/>
      <w:lvlJc w:val="left"/>
      <w:pPr>
        <w:tabs>
          <w:tab w:val="num" w:pos="1440"/>
        </w:tabs>
        <w:ind w:left="144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1800"/>
        </w:tabs>
        <w:ind w:left="180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2520"/>
        </w:tabs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2880"/>
        </w:tabs>
        <w:ind w:left="28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3600"/>
        </w:tabs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3960"/>
        </w:tabs>
        <w:ind w:left="396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4680"/>
        </w:tabs>
        <w:ind w:left="4680" w:hanging="1800"/>
      </w:pPr>
      <w:rPr>
        <w:rFonts w:hint="default"/>
      </w:rPr>
    </w:lvl>
  </w:abstractNum>
  <w:abstractNum w:abstractNumId="6" w15:restartNumberingAfterBreak="0">
    <w:nsid w:val="463931F9"/>
    <w:multiLevelType w:val="multilevel"/>
    <w:tmpl w:val="D6F04AE4"/>
    <w:lvl w:ilvl="0">
      <w:start w:val="3"/>
      <w:numFmt w:val="decimal"/>
      <w:lvlText w:val="%1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2"/>
      <w:numFmt w:val="decimal"/>
      <w:lvlText w:val="%1.%2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2">
      <w:start w:val="2"/>
      <w:numFmt w:val="decimal"/>
      <w:lvlText w:val="%1.%2.%3"/>
      <w:lvlJc w:val="left"/>
      <w:pPr>
        <w:tabs>
          <w:tab w:val="num" w:pos="1440"/>
        </w:tabs>
        <w:ind w:left="144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1800"/>
        </w:tabs>
        <w:ind w:left="180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2520"/>
        </w:tabs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2880"/>
        </w:tabs>
        <w:ind w:left="28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3600"/>
        </w:tabs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3960"/>
        </w:tabs>
        <w:ind w:left="396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4680"/>
        </w:tabs>
        <w:ind w:left="4680" w:hanging="1800"/>
      </w:pPr>
      <w:rPr>
        <w:rFonts w:hint="default"/>
      </w:rPr>
    </w:lvl>
  </w:abstractNum>
  <w:abstractNum w:abstractNumId="7" w15:restartNumberingAfterBreak="0">
    <w:nsid w:val="47344A93"/>
    <w:multiLevelType w:val="multilevel"/>
    <w:tmpl w:val="77BAA804"/>
    <w:lvl w:ilvl="0">
      <w:start w:val="13"/>
      <w:numFmt w:val="decimal"/>
      <w:lvlText w:val="%1"/>
      <w:lvlJc w:val="left"/>
      <w:pPr>
        <w:tabs>
          <w:tab w:val="num" w:pos="555"/>
        </w:tabs>
        <w:ind w:left="555" w:hanging="555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904"/>
        </w:tabs>
        <w:ind w:left="904" w:hanging="555"/>
      </w:pPr>
      <w:rPr>
        <w:rFonts w:hint="default"/>
      </w:rPr>
    </w:lvl>
    <w:lvl w:ilvl="2">
      <w:start w:val="2"/>
      <w:numFmt w:val="decimal"/>
      <w:lvlText w:val="%1.%2.%3"/>
      <w:lvlJc w:val="left"/>
      <w:pPr>
        <w:tabs>
          <w:tab w:val="num" w:pos="1418"/>
        </w:tabs>
        <w:ind w:left="1418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1767"/>
        </w:tabs>
        <w:ind w:left="1767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2476"/>
        </w:tabs>
        <w:ind w:left="2476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2825"/>
        </w:tabs>
        <w:ind w:left="2825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3534"/>
        </w:tabs>
        <w:ind w:left="3534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3883"/>
        </w:tabs>
        <w:ind w:left="3883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4592"/>
        </w:tabs>
        <w:ind w:left="4592" w:hanging="1800"/>
      </w:pPr>
      <w:rPr>
        <w:rFonts w:hint="default"/>
      </w:rPr>
    </w:lvl>
  </w:abstractNum>
  <w:abstractNum w:abstractNumId="8" w15:restartNumberingAfterBreak="0">
    <w:nsid w:val="4DE75CE4"/>
    <w:multiLevelType w:val="multilevel"/>
    <w:tmpl w:val="AEA09B52"/>
    <w:lvl w:ilvl="0">
      <w:start w:val="5"/>
      <w:numFmt w:val="decimal"/>
      <w:lvlText w:val="%1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1440"/>
        </w:tabs>
        <w:ind w:left="144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1800"/>
        </w:tabs>
        <w:ind w:left="180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2520"/>
        </w:tabs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2880"/>
        </w:tabs>
        <w:ind w:left="28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3600"/>
        </w:tabs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3960"/>
        </w:tabs>
        <w:ind w:left="396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4680"/>
        </w:tabs>
        <w:ind w:left="4680" w:hanging="1800"/>
      </w:pPr>
      <w:rPr>
        <w:rFonts w:hint="default"/>
      </w:rPr>
    </w:lvl>
  </w:abstractNum>
  <w:abstractNum w:abstractNumId="9" w15:restartNumberingAfterBreak="0">
    <w:nsid w:val="4DFF7DD7"/>
    <w:multiLevelType w:val="multilevel"/>
    <w:tmpl w:val="66C4D0BA"/>
    <w:lvl w:ilvl="0">
      <w:start w:val="1"/>
      <w:numFmt w:val="none"/>
      <w:pStyle w:val="Restart"/>
      <w:suff w:val="nothing"/>
      <w:lvlText w:val="%1"/>
      <w:lvlJc w:val="left"/>
      <w:pPr>
        <w:ind w:left="720" w:hanging="720"/>
      </w:pPr>
    </w:lvl>
    <w:lvl w:ilvl="1">
      <w:start w:val="1"/>
      <w:numFmt w:val="none"/>
      <w:pStyle w:val="RestartSchedules"/>
      <w:lvlText w:val="%1%2"/>
      <w:lvlJc w:val="left"/>
      <w:pPr>
        <w:tabs>
          <w:tab w:val="num" w:pos="864"/>
        </w:tabs>
        <w:ind w:left="864" w:hanging="864"/>
      </w:pPr>
      <w:rPr>
        <w:b w:val="0"/>
        <w:i w:val="0"/>
      </w:rPr>
    </w:lvl>
    <w:lvl w:ilvl="2">
      <w:start w:val="1"/>
      <w:numFmt w:val="decimal"/>
      <w:pStyle w:val="Contents"/>
      <w:lvlText w:val="%1%2%3."/>
      <w:lvlJc w:val="left"/>
      <w:pPr>
        <w:tabs>
          <w:tab w:val="num" w:pos="864"/>
        </w:tabs>
        <w:ind w:left="864" w:hanging="864"/>
      </w:pPr>
      <w:rPr>
        <w:b w:val="0"/>
        <w:i w:val="0"/>
      </w:rPr>
    </w:lvl>
    <w:lvl w:ilvl="3">
      <w:start w:val="1"/>
      <w:numFmt w:val="decimal"/>
      <w:pStyle w:val="ListBullet"/>
      <w:lvlText w:val="%1%2%3.%4"/>
      <w:lvlJc w:val="left"/>
      <w:pPr>
        <w:tabs>
          <w:tab w:val="num" w:pos="2160"/>
        </w:tabs>
        <w:ind w:left="2160" w:hanging="1296"/>
      </w:pPr>
      <w:rPr>
        <w:b w:val="0"/>
        <w:i w:val="0"/>
      </w:rPr>
    </w:lvl>
    <w:lvl w:ilvl="4">
      <w:start w:val="1"/>
      <w:numFmt w:val="decimal"/>
      <w:pStyle w:val="Schedule2"/>
      <w:lvlText w:val="%1%2%3.%4.%5"/>
      <w:lvlJc w:val="left"/>
      <w:pPr>
        <w:tabs>
          <w:tab w:val="num" w:pos="2880"/>
        </w:tabs>
        <w:ind w:left="2880" w:hanging="720"/>
      </w:pPr>
      <w:rPr>
        <w:b w:val="0"/>
        <w:i w:val="0"/>
      </w:rPr>
    </w:lvl>
    <w:lvl w:ilvl="5">
      <w:start w:val="1"/>
      <w:numFmt w:val="decimal"/>
      <w:pStyle w:val="Schedule3"/>
      <w:lvlText w:val="%2%3.%4.%5.%6"/>
      <w:lvlJc w:val="left"/>
      <w:pPr>
        <w:tabs>
          <w:tab w:val="num" w:pos="3240"/>
        </w:tabs>
        <w:ind w:left="2880" w:hanging="720"/>
      </w:pPr>
    </w:lvl>
    <w:lvl w:ilvl="6">
      <w:start w:val="1"/>
      <w:numFmt w:val="decimal"/>
      <w:pStyle w:val="Schedule4"/>
      <w:lvlText w:val="%3.%4.%5.%6.%7"/>
      <w:lvlJc w:val="left"/>
      <w:pPr>
        <w:tabs>
          <w:tab w:val="num" w:pos="3960"/>
        </w:tabs>
        <w:ind w:left="3312" w:hanging="432"/>
      </w:pPr>
    </w:lvl>
    <w:lvl w:ilvl="7">
      <w:start w:val="1"/>
      <w:numFmt w:val="lowerRoman"/>
      <w:pStyle w:val="TOC2"/>
      <w:lvlText w:val="(%8)"/>
      <w:lvlJc w:val="left"/>
      <w:pPr>
        <w:tabs>
          <w:tab w:val="num" w:pos="3600"/>
        </w:tabs>
        <w:ind w:left="3312" w:hanging="432"/>
      </w:pPr>
    </w:lvl>
    <w:lvl w:ilvl="8">
      <w:start w:val="1"/>
      <w:numFmt w:val="lowerLetter"/>
      <w:pStyle w:val="Schedule6"/>
      <w:lvlText w:val="(%9)"/>
      <w:lvlJc w:val="left"/>
      <w:pPr>
        <w:tabs>
          <w:tab w:val="num" w:pos="3240"/>
        </w:tabs>
        <w:ind w:left="3240" w:hanging="360"/>
      </w:pPr>
    </w:lvl>
  </w:abstractNum>
  <w:abstractNum w:abstractNumId="10" w15:restartNumberingAfterBreak="0">
    <w:nsid w:val="629C3E61"/>
    <w:multiLevelType w:val="multilevel"/>
    <w:tmpl w:val="E0F0EE32"/>
    <w:lvl w:ilvl="0">
      <w:start w:val="4"/>
      <w:numFmt w:val="decimal"/>
      <w:lvlText w:val="%1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1">
      <w:start w:val="4"/>
      <w:numFmt w:val="decimal"/>
      <w:lvlText w:val="%1.%2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2">
      <w:start w:val="5"/>
      <w:numFmt w:val="decimal"/>
      <w:lvlText w:val="%1.%2.%3"/>
      <w:lvlJc w:val="left"/>
      <w:pPr>
        <w:tabs>
          <w:tab w:val="num" w:pos="1440"/>
        </w:tabs>
        <w:ind w:left="144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1800"/>
        </w:tabs>
        <w:ind w:left="180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2520"/>
        </w:tabs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2880"/>
        </w:tabs>
        <w:ind w:left="28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3600"/>
        </w:tabs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3960"/>
        </w:tabs>
        <w:ind w:left="396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4680"/>
        </w:tabs>
        <w:ind w:left="4680" w:hanging="1800"/>
      </w:pPr>
      <w:rPr>
        <w:rFonts w:hint="default"/>
      </w:rPr>
    </w:lvl>
  </w:abstractNum>
  <w:abstractNum w:abstractNumId="11" w15:restartNumberingAfterBreak="0">
    <w:nsid w:val="7866356D"/>
    <w:multiLevelType w:val="multilevel"/>
    <w:tmpl w:val="AE08DC86"/>
    <w:lvl w:ilvl="0">
      <w:start w:val="1"/>
      <w:numFmt w:val="decimal"/>
      <w:lvlText w:val="%1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2">
      <w:start w:val="2"/>
      <w:numFmt w:val="decimal"/>
      <w:lvlText w:val="%1.%2.%3"/>
      <w:lvlJc w:val="left"/>
      <w:pPr>
        <w:tabs>
          <w:tab w:val="num" w:pos="1440"/>
        </w:tabs>
        <w:ind w:left="144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1800"/>
        </w:tabs>
        <w:ind w:left="180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2520"/>
        </w:tabs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2880"/>
        </w:tabs>
        <w:ind w:left="28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3600"/>
        </w:tabs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3960"/>
        </w:tabs>
        <w:ind w:left="396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4680"/>
        </w:tabs>
        <w:ind w:left="4680" w:hanging="1800"/>
      </w:pPr>
      <w:rPr>
        <w:rFonts w:hint="default"/>
      </w:rPr>
    </w:lvl>
  </w:abstractNum>
  <w:abstractNum w:abstractNumId="12" w15:restartNumberingAfterBreak="0">
    <w:nsid w:val="7AAD1477"/>
    <w:multiLevelType w:val="hybridMultilevel"/>
    <w:tmpl w:val="812881CA"/>
    <w:lvl w:ilvl="0" w:tplc="2DF8EA30">
      <w:start w:val="1"/>
      <w:numFmt w:val="bullet"/>
      <w:lvlText w:val=""/>
      <w:lvlJc w:val="left"/>
      <w:pPr>
        <w:tabs>
          <w:tab w:val="num" w:pos="420"/>
        </w:tabs>
        <w:ind w:left="420" w:hanging="360"/>
      </w:pPr>
      <w:rPr>
        <w:rFonts w:ascii="Symbol" w:hAnsi="Symbol" w:hint="default"/>
        <w:color w:val="auto"/>
      </w:rPr>
    </w:lvl>
    <w:lvl w:ilvl="1" w:tplc="08090003" w:tentative="1">
      <w:start w:val="1"/>
      <w:numFmt w:val="bullet"/>
      <w:lvlText w:val="o"/>
      <w:lvlJc w:val="left"/>
      <w:pPr>
        <w:tabs>
          <w:tab w:val="num" w:pos="1500"/>
        </w:tabs>
        <w:ind w:left="150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220"/>
        </w:tabs>
        <w:ind w:left="222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940"/>
        </w:tabs>
        <w:ind w:left="294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60"/>
        </w:tabs>
        <w:ind w:left="366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80"/>
        </w:tabs>
        <w:ind w:left="438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100"/>
        </w:tabs>
        <w:ind w:left="510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820"/>
        </w:tabs>
        <w:ind w:left="582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540"/>
        </w:tabs>
        <w:ind w:left="6540" w:hanging="360"/>
      </w:pPr>
      <w:rPr>
        <w:rFonts w:ascii="Wingdings" w:hAnsi="Wingdings" w:hint="default"/>
      </w:rPr>
    </w:lvl>
  </w:abstractNum>
  <w:abstractNum w:abstractNumId="13" w15:restartNumberingAfterBreak="0">
    <w:nsid w:val="7FA25041"/>
    <w:multiLevelType w:val="multilevel"/>
    <w:tmpl w:val="43BE29C0"/>
    <w:lvl w:ilvl="0">
      <w:start w:val="13"/>
      <w:numFmt w:val="decimal"/>
      <w:lvlText w:val="%1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num w:numId="1" w16cid:durableId="2053380281">
    <w:abstractNumId w:val="0"/>
  </w:num>
  <w:num w:numId="2" w16cid:durableId="698093536">
    <w:abstractNumId w:val="9"/>
  </w:num>
  <w:num w:numId="3" w16cid:durableId="1082333641">
    <w:abstractNumId w:val="4"/>
  </w:num>
  <w:num w:numId="4" w16cid:durableId="1565485217">
    <w:abstractNumId w:val="10"/>
  </w:num>
  <w:num w:numId="5" w16cid:durableId="893201852">
    <w:abstractNumId w:val="3"/>
  </w:num>
  <w:num w:numId="6" w16cid:durableId="849216108">
    <w:abstractNumId w:val="5"/>
  </w:num>
  <w:num w:numId="7" w16cid:durableId="660156946">
    <w:abstractNumId w:val="11"/>
  </w:num>
  <w:num w:numId="8" w16cid:durableId="729690019">
    <w:abstractNumId w:val="13"/>
  </w:num>
  <w:num w:numId="9" w16cid:durableId="1130979425">
    <w:abstractNumId w:val="1"/>
  </w:num>
  <w:num w:numId="10" w16cid:durableId="1150562541">
    <w:abstractNumId w:val="6"/>
  </w:num>
  <w:num w:numId="11" w16cid:durableId="873536385">
    <w:abstractNumId w:val="12"/>
  </w:num>
  <w:num w:numId="12" w16cid:durableId="1296058339">
    <w:abstractNumId w:val="2"/>
  </w:num>
  <w:num w:numId="13" w16cid:durableId="636301565">
    <w:abstractNumId w:val="8"/>
  </w:num>
  <w:num w:numId="14" w16cid:durableId="360277495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activeWritingStyle w:appName="MSWord" w:lang="en-GB" w:vendorID="8" w:dllVersion="513" w:checkStyle="1"/>
  <w:activeWritingStyle w:appName="MSWord" w:lang="en-US" w:vendorID="8" w:dllVersion="513" w:checkStyle="1"/>
  <w:proofState w:grammar="clean"/>
  <w:attachedTemplate r:id="rId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trackRevisions/>
  <w:doNotTrackMoves/>
  <w:defaultTabStop w:val="720"/>
  <w:displayHorizontalDrawingGridEvery w:val="0"/>
  <w:displayVerticalDrawingGridEvery w:val="0"/>
  <w:doNotUseMarginsForDrawingGridOrigin/>
  <w:noPunctuationKerning/>
  <w:characterSpacingControl w:val="doNotCompress"/>
  <w:hdrShapeDefaults>
    <o:shapedefaults v:ext="edit" spidmax="3074"/>
  </w:hdrShapeDefaults>
  <w:footnotePr>
    <w:footnote w:id="-1"/>
    <w:footnote w:id="0"/>
  </w:footnotePr>
  <w:endnotePr>
    <w:endnote w:id="-1"/>
    <w:endnote w:id="0"/>
  </w:endnotePr>
  <w:compat>
    <w:footnoteLayoutLikeWW8/>
    <w:shapeLayoutLikeWW8/>
    <w:alignTablesRowByRow/>
    <w:forgetLastTabAlignment/>
    <w:doNotUseHTMLParagraphAutoSpacing/>
    <w:layoutRawTableWidth/>
    <w:layoutTableRowsApart/>
    <w:useWord97LineBreakRules/>
    <w:doNotBreakWrappedTables/>
    <w:doNotSnapToGridInCell/>
    <w:selectFldWithFirstOrLastChar/>
    <w:doNotWrapTextWithPunct/>
    <w:doNotUseEastAsianBreakRules/>
    <w:useWord2002TableStyleRules/>
    <w:growAutofit/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  <w:compatSetting w:name="allowHyphenationAtTrackBottom" w:uri="http://schemas.microsoft.com/office/word" w:val="1"/>
    <w:compatSetting w:name="useWord2013TrackBottomHyphenation" w:uri="http://schemas.microsoft.com/office/word" w:val="1"/>
  </w:compat>
  <w:rsids>
    <w:rsidRoot w:val="008178B0"/>
    <w:rsid w:val="00002130"/>
    <w:rsid w:val="001957A7"/>
    <w:rsid w:val="002151D1"/>
    <w:rsid w:val="003C72F0"/>
    <w:rsid w:val="004227DC"/>
    <w:rsid w:val="004D5B43"/>
    <w:rsid w:val="005278E4"/>
    <w:rsid w:val="0053295D"/>
    <w:rsid w:val="00673FA0"/>
    <w:rsid w:val="008178B0"/>
    <w:rsid w:val="00852857"/>
    <w:rsid w:val="009813BD"/>
    <w:rsid w:val="009E01B0"/>
    <w:rsid w:val="00A04DDC"/>
    <w:rsid w:val="00AB5996"/>
    <w:rsid w:val="00AF5995"/>
    <w:rsid w:val="00BD7053"/>
    <w:rsid w:val="00CB25B0"/>
    <w:rsid w:val="00CC4E1A"/>
    <w:rsid w:val="00CE596E"/>
    <w:rsid w:val="00D23B36"/>
    <w:rsid w:val="00D609B2"/>
    <w:rsid w:val="00DF4ED0"/>
    <w:rsid w:val="00ED23B9"/>
    <w:rsid w:val="00FF71B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3074"/>
    <o:shapelayout v:ext="edit">
      <o:idmap v:ext="edit" data="1"/>
    </o:shapelayout>
  </w:shapeDefaults>
  <w:decimalSymbol w:val="."/>
  <w:listSeparator w:val=","/>
  <w14:docId w14:val="1A973BDD"/>
  <w15:chartTrackingRefBased/>
  <w15:docId w15:val="{5EEF26C8-233A-4203-B5CF-99E9A81E4C7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en-GB" w:eastAsia="en-GB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">
    <w:name w:val="Normal"/>
    <w:qFormat/>
    <w:pPr>
      <w:spacing w:after="240" w:line="300" w:lineRule="atLeast"/>
      <w:jc w:val="both"/>
    </w:pPr>
    <w:rPr>
      <w:rFonts w:ascii="Arial" w:hAnsi="Arial"/>
      <w:lang w:eastAsia="en-US"/>
    </w:rPr>
  </w:style>
  <w:style w:type="paragraph" w:styleId="Heading1">
    <w:name w:val="heading 1"/>
    <w:basedOn w:val="Normal"/>
    <w:qFormat/>
    <w:pPr>
      <w:numPr>
        <w:ilvl w:val="1"/>
        <w:numId w:val="3"/>
      </w:numPr>
      <w:tabs>
        <w:tab w:val="left" w:pos="720"/>
      </w:tabs>
      <w:outlineLvl w:val="0"/>
    </w:pPr>
    <w:rPr>
      <w:kern w:val="28"/>
    </w:rPr>
  </w:style>
  <w:style w:type="paragraph" w:styleId="Heading2">
    <w:name w:val="heading 2"/>
    <w:basedOn w:val="Normal"/>
    <w:qFormat/>
    <w:pPr>
      <w:numPr>
        <w:ilvl w:val="2"/>
        <w:numId w:val="3"/>
      </w:numPr>
      <w:tabs>
        <w:tab w:val="left" w:pos="720"/>
      </w:tabs>
      <w:outlineLvl w:val="1"/>
    </w:pPr>
  </w:style>
  <w:style w:type="paragraph" w:styleId="Heading3">
    <w:name w:val="heading 3"/>
    <w:basedOn w:val="Normal"/>
    <w:qFormat/>
    <w:pPr>
      <w:numPr>
        <w:ilvl w:val="3"/>
        <w:numId w:val="3"/>
      </w:numPr>
      <w:tabs>
        <w:tab w:val="left" w:pos="1584"/>
      </w:tabs>
      <w:outlineLvl w:val="2"/>
    </w:pPr>
  </w:style>
  <w:style w:type="paragraph" w:styleId="Heading4">
    <w:name w:val="heading 4"/>
    <w:basedOn w:val="Normal"/>
    <w:qFormat/>
    <w:pPr>
      <w:numPr>
        <w:ilvl w:val="4"/>
        <w:numId w:val="3"/>
      </w:numPr>
      <w:tabs>
        <w:tab w:val="left" w:pos="2707"/>
      </w:tabs>
      <w:outlineLvl w:val="3"/>
    </w:pPr>
  </w:style>
  <w:style w:type="paragraph" w:styleId="Heading5">
    <w:name w:val="heading 5"/>
    <w:basedOn w:val="Normal"/>
    <w:qFormat/>
    <w:pPr>
      <w:numPr>
        <w:ilvl w:val="5"/>
        <w:numId w:val="3"/>
      </w:numPr>
      <w:tabs>
        <w:tab w:val="left" w:pos="2700"/>
      </w:tabs>
      <w:outlineLvl w:val="4"/>
    </w:pPr>
  </w:style>
  <w:style w:type="paragraph" w:styleId="Heading6">
    <w:name w:val="heading 6"/>
    <w:basedOn w:val="Normal"/>
    <w:qFormat/>
    <w:pPr>
      <w:numPr>
        <w:ilvl w:val="6"/>
        <w:numId w:val="3"/>
      </w:numPr>
      <w:tabs>
        <w:tab w:val="left" w:pos="3168"/>
      </w:tabs>
      <w:outlineLvl w:val="5"/>
    </w:pPr>
  </w:style>
  <w:style w:type="paragraph" w:styleId="Heading7">
    <w:name w:val="heading 7"/>
    <w:basedOn w:val="Normal"/>
    <w:qFormat/>
    <w:pPr>
      <w:numPr>
        <w:ilvl w:val="7"/>
        <w:numId w:val="3"/>
      </w:numPr>
      <w:tabs>
        <w:tab w:val="left" w:pos="3168"/>
      </w:tabs>
      <w:outlineLvl w:val="6"/>
    </w:pPr>
  </w:style>
  <w:style w:type="paragraph" w:styleId="Heading8">
    <w:name w:val="heading 8"/>
    <w:basedOn w:val="Normal"/>
    <w:next w:val="Normal"/>
    <w:qFormat/>
    <w:pPr>
      <w:keepLines/>
      <w:outlineLvl w:val="7"/>
    </w:pPr>
    <w:rPr>
      <w:i/>
    </w:rPr>
  </w:style>
  <w:style w:type="paragraph" w:styleId="Heading9">
    <w:name w:val="heading 9"/>
    <w:aliases w:val="Heading 9 (defunct)"/>
    <w:basedOn w:val="Normal"/>
    <w:next w:val="Normal"/>
    <w:qFormat/>
    <w:pPr>
      <w:keepLines/>
      <w:ind w:left="720" w:hanging="720"/>
      <w:outlineLvl w:val="8"/>
    </w:pPr>
    <w:rPr>
      <w:b/>
    </w:rPr>
  </w:style>
  <w:style w:type="character" w:default="1" w:styleId="DefaultParagraphFont">
    <w:name w:val="Default Paragraph Font"/>
    <w:semiHidden/>
  </w:style>
  <w:style w:type="table" w:default="1" w:styleId="TableNormal">
    <w:name w:val="Normal Table"/>
    <w:semiHidden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semiHidden/>
  </w:style>
  <w:style w:type="paragraph" w:styleId="BodyText">
    <w:name w:val="Body Text"/>
    <w:basedOn w:val="Normal"/>
    <w:pPr>
      <w:ind w:left="720"/>
    </w:pPr>
  </w:style>
  <w:style w:type="paragraph" w:styleId="BodyText2">
    <w:name w:val="Body Text 2"/>
    <w:basedOn w:val="Normal"/>
    <w:pPr>
      <w:ind w:left="1584"/>
    </w:pPr>
  </w:style>
  <w:style w:type="paragraph" w:styleId="Header">
    <w:name w:val="header"/>
    <w:basedOn w:val="Normal"/>
    <w:pPr>
      <w:tabs>
        <w:tab w:val="center" w:pos="4153"/>
        <w:tab w:val="right" w:pos="8306"/>
      </w:tabs>
    </w:pPr>
    <w:rPr>
      <w:sz w:val="24"/>
    </w:rPr>
  </w:style>
  <w:style w:type="paragraph" w:styleId="Footer">
    <w:name w:val="footer"/>
    <w:basedOn w:val="Normal"/>
    <w:pPr>
      <w:tabs>
        <w:tab w:val="right" w:pos="8505"/>
      </w:tabs>
    </w:pPr>
    <w:rPr>
      <w:sz w:val="16"/>
    </w:rPr>
  </w:style>
  <w:style w:type="character" w:styleId="PageNumber">
    <w:name w:val="page number"/>
    <w:rPr>
      <w:rFonts w:ascii="Arial" w:hAnsi="Arial"/>
      <w:sz w:val="20"/>
    </w:rPr>
  </w:style>
  <w:style w:type="paragraph" w:styleId="BodyTextIndent">
    <w:name w:val="Body Text Indent"/>
    <w:basedOn w:val="Normal"/>
    <w:pPr>
      <w:spacing w:after="120"/>
      <w:ind w:left="283"/>
    </w:pPr>
  </w:style>
  <w:style w:type="paragraph" w:styleId="ListContinue5">
    <w:name w:val="List Continue 5"/>
    <w:basedOn w:val="Normal"/>
    <w:pPr>
      <w:spacing w:after="120"/>
      <w:ind w:left="1415"/>
    </w:pPr>
  </w:style>
  <w:style w:type="paragraph" w:styleId="BodyTextIndent2">
    <w:name w:val="Body Text Indent 2"/>
    <w:basedOn w:val="Normal"/>
    <w:pPr>
      <w:spacing w:after="120" w:line="480" w:lineRule="auto"/>
      <w:ind w:left="283"/>
    </w:pPr>
  </w:style>
  <w:style w:type="paragraph" w:styleId="BodyText3">
    <w:name w:val="Body Text 3"/>
    <w:basedOn w:val="Normal"/>
    <w:pPr>
      <w:ind w:left="2700"/>
    </w:pPr>
  </w:style>
  <w:style w:type="paragraph" w:styleId="BodyTextFirstIndent">
    <w:name w:val="Body Text First Indent"/>
    <w:basedOn w:val="BodyText"/>
    <w:pPr>
      <w:spacing w:line="360" w:lineRule="auto"/>
      <w:ind w:left="0" w:firstLine="210"/>
    </w:pPr>
  </w:style>
  <w:style w:type="paragraph" w:customStyle="1" w:styleId="BodyText4">
    <w:name w:val="Body Text 4"/>
    <w:basedOn w:val="BodyTextFirstIndent"/>
    <w:pPr>
      <w:ind w:left="3168" w:firstLine="0"/>
    </w:pPr>
  </w:style>
  <w:style w:type="paragraph" w:customStyle="1" w:styleId="Schedule">
    <w:name w:val="Schedule"/>
    <w:basedOn w:val="Normal"/>
    <w:next w:val="ScheduleTitle"/>
    <w:pPr>
      <w:pageBreakBefore/>
      <w:jc w:val="center"/>
    </w:pPr>
    <w:rPr>
      <w:b/>
      <w:caps/>
    </w:rPr>
  </w:style>
  <w:style w:type="paragraph" w:customStyle="1" w:styleId="ScheduleTitle">
    <w:name w:val="Schedule Title"/>
    <w:basedOn w:val="Normal"/>
    <w:next w:val="SchedulePageTitle"/>
    <w:pPr>
      <w:jc w:val="center"/>
    </w:pPr>
    <w:rPr>
      <w:b/>
    </w:rPr>
  </w:style>
  <w:style w:type="paragraph" w:customStyle="1" w:styleId="SchedulePageTitle">
    <w:name w:val="Schedule Page Title"/>
    <w:basedOn w:val="ScheduleTitle"/>
    <w:next w:val="Schedule1"/>
    <w:pPr>
      <w:ind w:left="720" w:hanging="720"/>
      <w:outlineLvl w:val="0"/>
    </w:pPr>
  </w:style>
  <w:style w:type="paragraph" w:customStyle="1" w:styleId="Schedule1">
    <w:name w:val="Schedule 1"/>
    <w:basedOn w:val="Heading1"/>
    <w:pPr>
      <w:numPr>
        <w:ilvl w:val="0"/>
        <w:numId w:val="0"/>
      </w:numPr>
      <w:ind w:left="720" w:hanging="720"/>
      <w:outlineLvl w:val="2"/>
    </w:pPr>
  </w:style>
  <w:style w:type="paragraph" w:customStyle="1" w:styleId="Contents">
    <w:name w:val="Contents"/>
    <w:basedOn w:val="Normal"/>
    <w:next w:val="Normal"/>
    <w:pPr>
      <w:spacing w:after="480" w:line="240" w:lineRule="auto"/>
      <w:outlineLvl w:val="0"/>
    </w:pPr>
    <w:rPr>
      <w:sz w:val="40"/>
    </w:rPr>
  </w:style>
  <w:style w:type="paragraph" w:styleId="ListBullet">
    <w:name w:val="List Bullet"/>
    <w:basedOn w:val="Normal"/>
    <w:autoRedefine/>
    <w:pPr>
      <w:tabs>
        <w:tab w:val="num" w:pos="900"/>
      </w:tabs>
      <w:ind w:left="900" w:hanging="900"/>
    </w:pPr>
  </w:style>
  <w:style w:type="paragraph" w:customStyle="1" w:styleId="Schedule2">
    <w:name w:val="Schedule 2"/>
    <w:basedOn w:val="Heading2"/>
    <w:pPr>
      <w:numPr>
        <w:ilvl w:val="0"/>
        <w:numId w:val="0"/>
      </w:numPr>
      <w:tabs>
        <w:tab w:val="left" w:pos="720"/>
      </w:tabs>
      <w:ind w:left="720" w:hanging="720"/>
      <w:outlineLvl w:val="3"/>
    </w:pPr>
  </w:style>
  <w:style w:type="paragraph" w:customStyle="1" w:styleId="Schedule3">
    <w:name w:val="Schedule 3"/>
    <w:basedOn w:val="Heading3"/>
    <w:pPr>
      <w:numPr>
        <w:ilvl w:val="0"/>
        <w:numId w:val="0"/>
      </w:numPr>
      <w:tabs>
        <w:tab w:val="left" w:pos="1584"/>
      </w:tabs>
      <w:ind w:left="1584" w:hanging="864"/>
      <w:outlineLvl w:val="4"/>
    </w:pPr>
  </w:style>
  <w:style w:type="paragraph" w:customStyle="1" w:styleId="Schedule4">
    <w:name w:val="Schedule 4"/>
    <w:basedOn w:val="Heading4"/>
    <w:pPr>
      <w:numPr>
        <w:ilvl w:val="0"/>
        <w:numId w:val="0"/>
      </w:numPr>
      <w:ind w:left="2707" w:hanging="1123"/>
      <w:outlineLvl w:val="5"/>
    </w:pPr>
  </w:style>
  <w:style w:type="paragraph" w:customStyle="1" w:styleId="Schedule5">
    <w:name w:val="Schedule 5"/>
    <w:basedOn w:val="Heading5"/>
    <w:pPr>
      <w:numPr>
        <w:ilvl w:val="0"/>
        <w:numId w:val="0"/>
      </w:numPr>
      <w:ind w:left="2707" w:hanging="1123"/>
      <w:outlineLvl w:val="6"/>
    </w:pPr>
  </w:style>
  <w:style w:type="paragraph" w:styleId="TOC2">
    <w:name w:val="toc 2"/>
    <w:basedOn w:val="Normal"/>
    <w:next w:val="Normal"/>
    <w:autoRedefine/>
    <w:semiHidden/>
    <w:pPr>
      <w:tabs>
        <w:tab w:val="left" w:pos="720"/>
        <w:tab w:val="right" w:pos="8505"/>
      </w:tabs>
      <w:spacing w:before="240" w:after="0" w:line="240" w:lineRule="exact"/>
      <w:ind w:left="720" w:hanging="720"/>
    </w:pPr>
    <w:rPr>
      <w:caps/>
      <w:noProof/>
    </w:rPr>
  </w:style>
  <w:style w:type="paragraph" w:customStyle="1" w:styleId="Schedule6">
    <w:name w:val="Schedule 6"/>
    <w:basedOn w:val="Heading6"/>
    <w:pPr>
      <w:numPr>
        <w:ilvl w:val="0"/>
        <w:numId w:val="0"/>
      </w:numPr>
      <w:ind w:left="3168" w:hanging="461"/>
      <w:outlineLvl w:val="7"/>
    </w:pPr>
  </w:style>
  <w:style w:type="paragraph" w:customStyle="1" w:styleId="Schedule7">
    <w:name w:val="Schedule 7"/>
    <w:basedOn w:val="Heading7"/>
    <w:pPr>
      <w:numPr>
        <w:ilvl w:val="0"/>
        <w:numId w:val="0"/>
      </w:numPr>
      <w:ind w:left="3168" w:hanging="461"/>
      <w:outlineLvl w:val="8"/>
    </w:pPr>
  </w:style>
  <w:style w:type="paragraph" w:styleId="TOC1">
    <w:name w:val="toc 1"/>
    <w:basedOn w:val="Normal"/>
    <w:next w:val="Normal"/>
    <w:autoRedefine/>
    <w:semiHidden/>
    <w:pPr>
      <w:tabs>
        <w:tab w:val="left" w:pos="720"/>
        <w:tab w:val="right" w:leader="underscore" w:pos="8505"/>
      </w:tabs>
      <w:spacing w:before="240" w:after="0" w:line="240" w:lineRule="auto"/>
      <w:ind w:left="720" w:hanging="720"/>
    </w:pPr>
    <w:rPr>
      <w:caps/>
      <w:noProof/>
    </w:rPr>
  </w:style>
  <w:style w:type="paragraph" w:styleId="TOC3">
    <w:name w:val="toc 3"/>
    <w:basedOn w:val="Normal"/>
    <w:next w:val="Normal"/>
    <w:autoRedefine/>
    <w:semiHidden/>
    <w:pPr>
      <w:tabs>
        <w:tab w:val="right" w:pos="8505"/>
      </w:tabs>
      <w:spacing w:after="0" w:line="240" w:lineRule="exact"/>
      <w:ind w:left="720"/>
    </w:pPr>
    <w:rPr>
      <w:noProof/>
    </w:rPr>
  </w:style>
  <w:style w:type="paragraph" w:styleId="TOC4">
    <w:name w:val="toc 4"/>
    <w:basedOn w:val="Normal"/>
    <w:next w:val="Normal"/>
    <w:autoRedefine/>
    <w:semiHidden/>
    <w:pPr>
      <w:tabs>
        <w:tab w:val="right" w:leader="underscore" w:pos="8505"/>
      </w:tabs>
      <w:spacing w:after="0" w:line="240" w:lineRule="exact"/>
      <w:ind w:left="720"/>
    </w:pPr>
  </w:style>
  <w:style w:type="paragraph" w:styleId="TOC5">
    <w:name w:val="toc 5"/>
    <w:basedOn w:val="TOC1"/>
    <w:next w:val="Normal"/>
    <w:autoRedefine/>
    <w:semiHidden/>
  </w:style>
  <w:style w:type="paragraph" w:styleId="TOC6">
    <w:name w:val="toc 6"/>
    <w:basedOn w:val="TOC7"/>
    <w:next w:val="Normal"/>
    <w:autoRedefine/>
    <w:semiHidden/>
  </w:style>
  <w:style w:type="paragraph" w:styleId="TOC7">
    <w:name w:val="toc 7"/>
    <w:basedOn w:val="Normal"/>
    <w:next w:val="Normal"/>
    <w:autoRedefine/>
    <w:semiHidden/>
    <w:pPr>
      <w:tabs>
        <w:tab w:val="left" w:pos="1440"/>
        <w:tab w:val="left" w:pos="1680"/>
        <w:tab w:val="right" w:pos="8505"/>
      </w:tabs>
      <w:spacing w:after="0" w:line="240" w:lineRule="auto"/>
      <w:ind w:left="1440" w:hanging="720"/>
    </w:pPr>
    <w:rPr>
      <w:noProof/>
    </w:rPr>
  </w:style>
  <w:style w:type="paragraph" w:styleId="TOC8">
    <w:name w:val="toc 8"/>
    <w:basedOn w:val="Normal"/>
    <w:next w:val="Normal"/>
    <w:autoRedefine/>
    <w:semiHidden/>
    <w:pPr>
      <w:ind w:left="1680"/>
    </w:pPr>
  </w:style>
  <w:style w:type="paragraph" w:styleId="TOC9">
    <w:name w:val="toc 9"/>
    <w:basedOn w:val="Normal"/>
    <w:next w:val="Normal"/>
    <w:autoRedefine/>
    <w:semiHidden/>
    <w:rPr>
      <w:rFonts w:cs="Arial"/>
      <w:snapToGrid w:val="0"/>
    </w:rPr>
  </w:style>
  <w:style w:type="paragraph" w:customStyle="1" w:styleId="Restart">
    <w:name w:val="Restart"/>
    <w:basedOn w:val="Heading1"/>
    <w:next w:val="Heading1"/>
    <w:pPr>
      <w:numPr>
        <w:ilvl w:val="0"/>
        <w:numId w:val="0"/>
      </w:numPr>
      <w:spacing w:after="0" w:line="14" w:lineRule="exact"/>
    </w:pPr>
    <w:rPr>
      <w:b/>
      <w:caps/>
    </w:rPr>
  </w:style>
  <w:style w:type="paragraph" w:styleId="ListNumber">
    <w:name w:val="List Number"/>
    <w:basedOn w:val="Normal"/>
    <w:pPr>
      <w:tabs>
        <w:tab w:val="num" w:pos="900"/>
      </w:tabs>
      <w:ind w:left="907" w:hanging="907"/>
      <w:outlineLvl w:val="1"/>
    </w:pPr>
  </w:style>
  <w:style w:type="paragraph" w:styleId="ListNumber2">
    <w:name w:val="List Number 2"/>
    <w:basedOn w:val="Normal"/>
    <w:pPr>
      <w:numPr>
        <w:ilvl w:val="2"/>
        <w:numId w:val="1"/>
      </w:numPr>
      <w:tabs>
        <w:tab w:val="clear" w:pos="864"/>
        <w:tab w:val="num" w:pos="720"/>
      </w:tabs>
      <w:ind w:left="720" w:hanging="720"/>
      <w:outlineLvl w:val="2"/>
    </w:pPr>
  </w:style>
  <w:style w:type="paragraph" w:styleId="ListNumber3">
    <w:name w:val="List Number 3"/>
    <w:basedOn w:val="Normal"/>
    <w:pPr>
      <w:numPr>
        <w:ilvl w:val="3"/>
        <w:numId w:val="1"/>
      </w:numPr>
      <w:tabs>
        <w:tab w:val="clear" w:pos="2160"/>
        <w:tab w:val="left" w:pos="1584"/>
      </w:tabs>
      <w:ind w:left="1584" w:hanging="864"/>
      <w:outlineLvl w:val="3"/>
    </w:pPr>
  </w:style>
  <w:style w:type="paragraph" w:styleId="ListNumber4">
    <w:name w:val="List Number 4"/>
    <w:basedOn w:val="Normal"/>
    <w:pPr>
      <w:numPr>
        <w:ilvl w:val="4"/>
        <w:numId w:val="1"/>
      </w:numPr>
      <w:tabs>
        <w:tab w:val="clear" w:pos="3240"/>
        <w:tab w:val="num" w:pos="2700"/>
      </w:tabs>
      <w:ind w:left="2707" w:hanging="1123"/>
      <w:outlineLvl w:val="4"/>
    </w:pPr>
  </w:style>
  <w:style w:type="paragraph" w:styleId="ListNumber5">
    <w:name w:val="List Number 5"/>
    <w:basedOn w:val="Normal"/>
    <w:pPr>
      <w:numPr>
        <w:ilvl w:val="5"/>
        <w:numId w:val="1"/>
      </w:numPr>
      <w:tabs>
        <w:tab w:val="clear" w:pos="3240"/>
        <w:tab w:val="num" w:pos="2700"/>
      </w:tabs>
      <w:ind w:left="2707" w:hanging="1123"/>
      <w:outlineLvl w:val="5"/>
    </w:pPr>
  </w:style>
  <w:style w:type="paragraph" w:customStyle="1" w:styleId="ListNumber6">
    <w:name w:val="List Number 6"/>
    <w:basedOn w:val="ListNumber5"/>
    <w:pPr>
      <w:numPr>
        <w:ilvl w:val="6"/>
      </w:numPr>
      <w:tabs>
        <w:tab w:val="clear" w:pos="3672"/>
        <w:tab w:val="num" w:pos="3150"/>
      </w:tabs>
      <w:ind w:left="3168" w:hanging="461"/>
      <w:outlineLvl w:val="6"/>
    </w:pPr>
  </w:style>
  <w:style w:type="paragraph" w:customStyle="1" w:styleId="ListNumber7">
    <w:name w:val="List Number 7"/>
    <w:basedOn w:val="ListNumber6"/>
    <w:pPr>
      <w:numPr>
        <w:ilvl w:val="7"/>
      </w:numPr>
      <w:tabs>
        <w:tab w:val="clear" w:pos="3384"/>
        <w:tab w:val="num" w:pos="3150"/>
      </w:tabs>
      <w:ind w:left="3168" w:hanging="461"/>
      <w:outlineLvl w:val="7"/>
    </w:pPr>
  </w:style>
  <w:style w:type="paragraph" w:customStyle="1" w:styleId="ListNumber1">
    <w:name w:val="List Number 1"/>
    <w:basedOn w:val="ListNumber"/>
    <w:pPr>
      <w:tabs>
        <w:tab w:val="clear" w:pos="900"/>
        <w:tab w:val="num" w:pos="720"/>
      </w:tabs>
      <w:ind w:left="720" w:hanging="720"/>
    </w:pPr>
  </w:style>
  <w:style w:type="paragraph" w:customStyle="1" w:styleId="TOCLevel2">
    <w:name w:val="TOC Level 2"/>
    <w:basedOn w:val="Heading2"/>
    <w:next w:val="Heading2"/>
    <w:pPr>
      <w:keepNext/>
    </w:pPr>
    <w:rPr>
      <w:b/>
    </w:rPr>
  </w:style>
  <w:style w:type="paragraph" w:customStyle="1" w:styleId="TOCLevel1">
    <w:name w:val="TOC Level 1"/>
    <w:basedOn w:val="Heading1"/>
    <w:next w:val="TOCLevel2"/>
    <w:pPr>
      <w:keepNext/>
      <w:tabs>
        <w:tab w:val="num" w:pos="720"/>
      </w:tabs>
    </w:pPr>
    <w:rPr>
      <w:b/>
      <w:caps/>
    </w:rPr>
  </w:style>
  <w:style w:type="paragraph" w:customStyle="1" w:styleId="TOCLevel3">
    <w:name w:val="TOC Level 3"/>
    <w:basedOn w:val="Heading3"/>
    <w:next w:val="Heading3"/>
    <w:pPr>
      <w:keepNext/>
    </w:pPr>
    <w:rPr>
      <w:b/>
    </w:rPr>
  </w:style>
  <w:style w:type="paragraph" w:customStyle="1" w:styleId="TOCLevel4">
    <w:name w:val="TOC Level 4"/>
    <w:basedOn w:val="Heading4"/>
    <w:next w:val="Heading4"/>
    <w:pPr>
      <w:keepNext/>
    </w:pPr>
    <w:rPr>
      <w:b/>
    </w:rPr>
  </w:style>
  <w:style w:type="paragraph" w:customStyle="1" w:styleId="TOCSchedule1">
    <w:name w:val="TOC Schedule 1"/>
    <w:basedOn w:val="Schedule1"/>
    <w:next w:val="TOCSchedule2"/>
    <w:pPr>
      <w:keepNext/>
    </w:pPr>
    <w:rPr>
      <w:b/>
      <w:caps/>
    </w:rPr>
  </w:style>
  <w:style w:type="paragraph" w:customStyle="1" w:styleId="TOCSchedule2">
    <w:name w:val="TOC Schedule 2"/>
    <w:basedOn w:val="Schedule2"/>
    <w:next w:val="Schedule2"/>
    <w:pPr>
      <w:keepNext/>
    </w:pPr>
    <w:rPr>
      <w:b/>
    </w:rPr>
  </w:style>
  <w:style w:type="paragraph" w:customStyle="1" w:styleId="TOCSchedule3">
    <w:name w:val="TOC Schedule 3"/>
    <w:basedOn w:val="Schedule3"/>
    <w:next w:val="Schedule3"/>
    <w:pPr>
      <w:keepNext/>
      <w:tabs>
        <w:tab w:val="left" w:pos="1584"/>
      </w:tabs>
      <w:ind w:left="0" w:firstLine="0"/>
    </w:pPr>
    <w:rPr>
      <w:b/>
    </w:rPr>
  </w:style>
  <w:style w:type="paragraph" w:customStyle="1" w:styleId="TOCSchedule4">
    <w:name w:val="TOC Schedule 4"/>
    <w:basedOn w:val="Schedule4"/>
    <w:next w:val="Schedule4"/>
    <w:pPr>
      <w:keepNext/>
    </w:pPr>
    <w:rPr>
      <w:b/>
    </w:rPr>
  </w:style>
  <w:style w:type="paragraph" w:customStyle="1" w:styleId="LetterRefs2">
    <w:name w:val="LetterRefs2"/>
    <w:basedOn w:val="Normal"/>
    <w:pPr>
      <w:tabs>
        <w:tab w:val="left" w:pos="1132"/>
      </w:tabs>
      <w:spacing w:after="0" w:line="170" w:lineRule="atLeast"/>
    </w:pPr>
    <w:rPr>
      <w:sz w:val="16"/>
    </w:rPr>
  </w:style>
  <w:style w:type="paragraph" w:customStyle="1" w:styleId="col1Definition">
    <w:name w:val="col1Definition"/>
    <w:basedOn w:val="Definition"/>
    <w:pPr>
      <w:tabs>
        <w:tab w:val="clear" w:pos="4680"/>
      </w:tabs>
      <w:ind w:left="720" w:firstLine="0"/>
    </w:pPr>
  </w:style>
  <w:style w:type="paragraph" w:customStyle="1" w:styleId="Definition">
    <w:name w:val="Definition"/>
    <w:basedOn w:val="Normal"/>
    <w:pPr>
      <w:tabs>
        <w:tab w:val="left" w:pos="4680"/>
      </w:tabs>
      <w:ind w:left="4680" w:hanging="3960"/>
    </w:pPr>
    <w:rPr>
      <w:b/>
    </w:rPr>
  </w:style>
  <w:style w:type="paragraph" w:styleId="ListBullet2">
    <w:name w:val="List Bullet 2"/>
    <w:basedOn w:val="Normal"/>
    <w:autoRedefine/>
    <w:pPr>
      <w:tabs>
        <w:tab w:val="num" w:pos="1800"/>
      </w:tabs>
      <w:ind w:left="1800" w:hanging="900"/>
    </w:pPr>
  </w:style>
  <w:style w:type="paragraph" w:customStyle="1" w:styleId="PartyDetail">
    <w:name w:val="Party Detail"/>
    <w:basedOn w:val="Normal"/>
    <w:pPr>
      <w:spacing w:after="0" w:line="240" w:lineRule="auto"/>
    </w:pPr>
    <w:rPr>
      <w:caps/>
    </w:rPr>
  </w:style>
  <w:style w:type="paragraph" w:customStyle="1" w:styleId="LetterRefs">
    <w:name w:val="LetterRefs"/>
    <w:basedOn w:val="Normal"/>
    <w:pPr>
      <w:tabs>
        <w:tab w:val="left" w:pos="1132"/>
      </w:tabs>
      <w:spacing w:before="40" w:after="0" w:line="240" w:lineRule="auto"/>
      <w:jc w:val="left"/>
    </w:pPr>
    <w:rPr>
      <w:b/>
      <w:sz w:val="16"/>
    </w:rPr>
  </w:style>
  <w:style w:type="paragraph" w:customStyle="1" w:styleId="frtAddress">
    <w:name w:val="frtAddress"/>
    <w:basedOn w:val="Normal"/>
    <w:pPr>
      <w:jc w:val="center"/>
    </w:pPr>
  </w:style>
  <w:style w:type="paragraph" w:customStyle="1" w:styleId="frtEmail">
    <w:name w:val="frtEmail"/>
    <w:basedOn w:val="Normal"/>
    <w:pPr>
      <w:jc w:val="center"/>
    </w:pPr>
  </w:style>
  <w:style w:type="paragraph" w:customStyle="1" w:styleId="frtRef">
    <w:name w:val="frtRef"/>
    <w:basedOn w:val="Normal"/>
    <w:pPr>
      <w:jc w:val="center"/>
    </w:pPr>
  </w:style>
  <w:style w:type="paragraph" w:customStyle="1" w:styleId="BackSheet1">
    <w:name w:val="BackSheet1"/>
    <w:basedOn w:val="Normal"/>
    <w:pPr>
      <w:tabs>
        <w:tab w:val="right" w:pos="4708"/>
      </w:tabs>
      <w:spacing w:after="0"/>
    </w:pPr>
    <w:rPr>
      <w:b/>
      <w:snapToGrid w:val="0"/>
    </w:rPr>
  </w:style>
  <w:style w:type="paragraph" w:customStyle="1" w:styleId="Backsheet2">
    <w:name w:val="Backsheet2"/>
    <w:basedOn w:val="Normal"/>
    <w:pPr>
      <w:pBdr>
        <w:top w:val="double" w:sz="4" w:space="12" w:color="auto"/>
        <w:bottom w:val="double" w:sz="4" w:space="12" w:color="auto"/>
      </w:pBdr>
      <w:tabs>
        <w:tab w:val="left" w:pos="-1094"/>
        <w:tab w:val="left" w:pos="-720"/>
        <w:tab w:val="left" w:pos="0"/>
        <w:tab w:val="left" w:pos="720"/>
        <w:tab w:val="left" w:pos="1584"/>
        <w:tab w:val="left" w:pos="2700"/>
        <w:tab w:val="left" w:pos="3150"/>
      </w:tabs>
      <w:spacing w:before="240"/>
      <w:jc w:val="center"/>
    </w:pPr>
    <w:rPr>
      <w:b/>
      <w:caps/>
      <w:snapToGrid w:val="0"/>
    </w:rPr>
  </w:style>
  <w:style w:type="paragraph" w:customStyle="1" w:styleId="Backsheet3">
    <w:name w:val="Backsheet3"/>
    <w:basedOn w:val="Normal"/>
    <w:pPr>
      <w:tabs>
        <w:tab w:val="left" w:pos="-1094"/>
        <w:tab w:val="left" w:pos="-720"/>
        <w:tab w:val="left" w:pos="0"/>
        <w:tab w:val="left" w:pos="720"/>
        <w:tab w:val="left" w:pos="1584"/>
        <w:tab w:val="left" w:pos="2700"/>
        <w:tab w:val="left" w:pos="3150"/>
      </w:tabs>
      <w:spacing w:after="0"/>
      <w:jc w:val="center"/>
    </w:pPr>
    <w:rPr>
      <w:snapToGrid w:val="0"/>
    </w:rPr>
  </w:style>
  <w:style w:type="paragraph" w:customStyle="1" w:styleId="NormalS">
    <w:name w:val="NormalS"/>
    <w:basedOn w:val="Normal"/>
    <w:pPr>
      <w:spacing w:after="0"/>
    </w:pPr>
  </w:style>
  <w:style w:type="paragraph" w:customStyle="1" w:styleId="FrtCounterPart">
    <w:name w:val="FrtCounterPart"/>
    <w:basedOn w:val="NormalS"/>
    <w:rPr>
      <w:b/>
    </w:rPr>
  </w:style>
  <w:style w:type="paragraph" w:styleId="EnvelopeAddress">
    <w:name w:val="envelope address"/>
    <w:basedOn w:val="Normal"/>
    <w:pPr>
      <w:framePr w:w="7920" w:h="1980" w:hRule="exact" w:hSpace="180" w:wrap="auto" w:hAnchor="page" w:xAlign="center" w:yAlign="bottom"/>
      <w:spacing w:after="0"/>
      <w:ind w:left="2880"/>
    </w:pPr>
  </w:style>
  <w:style w:type="paragraph" w:styleId="EnvelopeReturn">
    <w:name w:val="envelope return"/>
    <w:basedOn w:val="Normal"/>
    <w:pPr>
      <w:spacing w:after="0"/>
    </w:pPr>
  </w:style>
  <w:style w:type="paragraph" w:styleId="Index4">
    <w:name w:val="index 4"/>
    <w:basedOn w:val="Normal"/>
    <w:next w:val="Normal"/>
    <w:autoRedefine/>
    <w:semiHidden/>
    <w:pPr>
      <w:ind w:left="960" w:hanging="240"/>
    </w:pPr>
  </w:style>
  <w:style w:type="paragraph" w:customStyle="1" w:styleId="col2Definition">
    <w:name w:val="col2Definition"/>
    <w:basedOn w:val="Definition"/>
    <w:pPr>
      <w:tabs>
        <w:tab w:val="clear" w:pos="4680"/>
      </w:tabs>
      <w:ind w:left="0" w:firstLine="0"/>
    </w:pPr>
    <w:rPr>
      <w:b w:val="0"/>
    </w:rPr>
  </w:style>
  <w:style w:type="paragraph" w:customStyle="1" w:styleId="FrontNormal">
    <w:name w:val="FrontNormal"/>
    <w:basedOn w:val="Normal"/>
    <w:pPr>
      <w:pBdr>
        <w:bottom w:val="single" w:sz="8" w:space="1" w:color="auto"/>
      </w:pBdr>
      <w:tabs>
        <w:tab w:val="right" w:pos="7290"/>
      </w:tabs>
      <w:ind w:left="1620" w:right="1736"/>
    </w:pPr>
    <w:rPr>
      <w:b/>
    </w:rPr>
  </w:style>
  <w:style w:type="paragraph" w:customStyle="1" w:styleId="TableHeading2">
    <w:name w:val="Table Heading 2"/>
    <w:basedOn w:val="Heading2"/>
    <w:pPr>
      <w:numPr>
        <w:ilvl w:val="0"/>
        <w:numId w:val="0"/>
      </w:numPr>
      <w:tabs>
        <w:tab w:val="clear" w:pos="720"/>
        <w:tab w:val="num" w:pos="1080"/>
      </w:tabs>
      <w:ind w:left="1080" w:hanging="864"/>
    </w:pPr>
  </w:style>
  <w:style w:type="paragraph" w:customStyle="1" w:styleId="RestartSchedules">
    <w:name w:val="Restart Schedules"/>
    <w:basedOn w:val="Restart"/>
    <w:next w:val="Schedule1"/>
    <w:pPr>
      <w:numPr>
        <w:ilvl w:val="1"/>
        <w:numId w:val="2"/>
      </w:numPr>
      <w:outlineLvl w:val="1"/>
    </w:pPr>
  </w:style>
  <w:style w:type="paragraph" w:customStyle="1" w:styleId="ScheduleDot">
    <w:name w:val="Schedule Dot"/>
    <w:basedOn w:val="Schedule"/>
    <w:next w:val="ScheduleTitle"/>
  </w:style>
  <w:style w:type="paragraph" w:customStyle="1" w:styleId="SubScheduleDot">
    <w:name w:val="Sub Schedule Dot"/>
    <w:basedOn w:val="ScheduleDot"/>
    <w:next w:val="SubScheduleTitle"/>
  </w:style>
  <w:style w:type="paragraph" w:customStyle="1" w:styleId="SubScheduleTitle">
    <w:name w:val="Sub Schedule Title"/>
    <w:basedOn w:val="ScheduleTitle"/>
    <w:next w:val="SubSchedulePageTitle"/>
  </w:style>
  <w:style w:type="paragraph" w:customStyle="1" w:styleId="SubSchedulePageTitle">
    <w:name w:val="Sub Schedule Page Title"/>
    <w:basedOn w:val="SchedulePageTitle"/>
    <w:next w:val="Schedule1"/>
  </w:style>
  <w:style w:type="paragraph" w:customStyle="1" w:styleId="SubSchedule">
    <w:name w:val="Sub Schedule"/>
    <w:basedOn w:val="Schedule"/>
    <w:next w:val="SubScheduleTitle"/>
  </w:style>
  <w:style w:type="paragraph" w:customStyle="1" w:styleId="TableHeading1">
    <w:name w:val="Table Heading 1"/>
    <w:basedOn w:val="Heading1"/>
    <w:pPr>
      <w:numPr>
        <w:ilvl w:val="0"/>
        <w:numId w:val="0"/>
      </w:numPr>
      <w:tabs>
        <w:tab w:val="left" w:pos="1350"/>
      </w:tabs>
      <w:ind w:left="810"/>
    </w:pPr>
  </w:style>
  <w:style w:type="paragraph" w:customStyle="1" w:styleId="Skip">
    <w:name w:val="Skip"/>
    <w:basedOn w:val="Normal"/>
    <w:pPr>
      <w:spacing w:after="0" w:line="20" w:lineRule="exact"/>
    </w:pPr>
  </w:style>
  <w:style w:type="paragraph" w:customStyle="1" w:styleId="Person">
    <w:name w:val="Person"/>
    <w:basedOn w:val="Normal"/>
    <w:pPr>
      <w:ind w:left="2160"/>
    </w:pPr>
    <w:rPr>
      <w:b/>
      <w:caps/>
      <w:sz w:val="24"/>
    </w:rPr>
  </w:style>
  <w:style w:type="paragraph" w:customStyle="1" w:styleId="LitCoverDetails">
    <w:name w:val="LitCoverDetails"/>
    <w:basedOn w:val="Normal"/>
    <w:pPr>
      <w:spacing w:before="240"/>
      <w:jc w:val="center"/>
    </w:pPr>
    <w:rPr>
      <w:b/>
      <w:caps/>
      <w:sz w:val="24"/>
    </w:rPr>
  </w:style>
  <w:style w:type="paragraph" w:customStyle="1" w:styleId="litRight">
    <w:name w:val="litRight"/>
    <w:basedOn w:val="Normal"/>
    <w:pPr>
      <w:spacing w:line="240" w:lineRule="atLeast"/>
      <w:jc w:val="right"/>
    </w:pPr>
    <w:rPr>
      <w:b/>
      <w:u w:val="single"/>
    </w:rPr>
  </w:style>
  <w:style w:type="paragraph" w:customStyle="1" w:styleId="frtLogo">
    <w:name w:val="frtLogo"/>
    <w:basedOn w:val="Normal"/>
    <w:pPr>
      <w:spacing w:after="120" w:line="240" w:lineRule="auto"/>
      <w:ind w:left="-108"/>
      <w:jc w:val="center"/>
    </w:pPr>
    <w:rPr>
      <w:rFonts w:ascii="Olswang Logo" w:hAnsi="Olswang Logo"/>
      <w:b/>
      <w:noProof/>
      <w:position w:val="10"/>
      <w:sz w:val="44"/>
    </w:rPr>
  </w:style>
  <w:style w:type="paragraph" w:customStyle="1" w:styleId="PartyDetail0">
    <w:name w:val="PartyDetail"/>
    <w:basedOn w:val="BackSheet1"/>
    <w:pPr>
      <w:ind w:left="1134" w:hanging="1134"/>
    </w:pPr>
    <w:rPr>
      <w:b w:val="0"/>
      <w:sz w:val="24"/>
    </w:rPr>
  </w:style>
  <w:style w:type="paragraph" w:styleId="BodyTextIndent3">
    <w:name w:val="Body Text Indent 3"/>
    <w:basedOn w:val="Normal"/>
    <w:pPr>
      <w:tabs>
        <w:tab w:val="left" w:pos="709"/>
      </w:tabs>
      <w:spacing w:line="360" w:lineRule="auto"/>
      <w:ind w:left="705" w:hanging="705"/>
      <w:jc w:val="left"/>
    </w:pPr>
  </w:style>
  <w:style w:type="paragraph" w:customStyle="1" w:styleId="ContentTitle">
    <w:name w:val="ContentTitle"/>
    <w:basedOn w:val="Restart"/>
    <w:pPr>
      <w:tabs>
        <w:tab w:val="clear" w:pos="720"/>
        <w:tab w:val="right" w:pos="8505"/>
      </w:tabs>
      <w:spacing w:after="240" w:line="360" w:lineRule="auto"/>
    </w:pPr>
    <w:rPr>
      <w:caps w:val="0"/>
      <w:kern w:val="0"/>
    </w:rPr>
  </w:style>
  <w:style w:type="paragraph" w:customStyle="1" w:styleId="LogoText">
    <w:name w:val="LogoText"/>
    <w:basedOn w:val="Normal"/>
    <w:pPr>
      <w:spacing w:before="40" w:after="0" w:line="170" w:lineRule="exact"/>
    </w:pPr>
    <w:rPr>
      <w:sz w:val="16"/>
    </w:rPr>
  </w:style>
  <w:style w:type="paragraph" w:styleId="FootnoteText">
    <w:name w:val="footnote text"/>
    <w:basedOn w:val="Normal"/>
    <w:semiHidden/>
    <w:pPr>
      <w:spacing w:line="240" w:lineRule="auto"/>
    </w:pPr>
    <w:rPr>
      <w:sz w:val="16"/>
    </w:rPr>
  </w:style>
  <w:style w:type="paragraph" w:styleId="CommentText">
    <w:name w:val="annotation text"/>
    <w:basedOn w:val="Normal"/>
    <w:semiHidden/>
    <w:rPr>
      <w:position w:val="2"/>
    </w:rPr>
  </w:style>
  <w:style w:type="character" w:styleId="FootnoteReference">
    <w:name w:val="footnote reference"/>
    <w:semiHidden/>
    <w:rPr>
      <w:sz w:val="16"/>
      <w:vertAlign w:val="superscript"/>
    </w:rPr>
  </w:style>
  <w:style w:type="paragraph" w:styleId="Title">
    <w:name w:val="Title"/>
    <w:basedOn w:val="Normal"/>
    <w:qFormat/>
    <w:pPr>
      <w:tabs>
        <w:tab w:val="left" w:pos="993"/>
        <w:tab w:val="left" w:pos="1440"/>
        <w:tab w:val="left" w:pos="2340"/>
        <w:tab w:val="left" w:pos="3060"/>
      </w:tabs>
      <w:spacing w:after="220" w:line="240" w:lineRule="auto"/>
      <w:jc w:val="center"/>
    </w:pPr>
    <w:rPr>
      <w:rFonts w:ascii="Times New Roman" w:hAnsi="Times New Roman"/>
      <w:b/>
      <w:noProof/>
      <w:sz w:val="22"/>
    </w:rPr>
  </w:style>
  <w:style w:type="paragraph" w:customStyle="1" w:styleId="DeltaViewTableHeading">
    <w:name w:val="DeltaView Table Heading"/>
    <w:basedOn w:val="Normal"/>
    <w:pPr>
      <w:spacing w:after="120" w:line="240" w:lineRule="auto"/>
      <w:jc w:val="left"/>
    </w:pPr>
    <w:rPr>
      <w:b/>
      <w:snapToGrid w:val="0"/>
      <w:sz w:val="24"/>
      <w:lang w:val="en-US"/>
    </w:rPr>
  </w:style>
  <w:style w:type="paragraph" w:customStyle="1" w:styleId="DeltaViewTableBody">
    <w:name w:val="DeltaView Table Body"/>
    <w:basedOn w:val="Normal"/>
    <w:pPr>
      <w:spacing w:after="0" w:line="240" w:lineRule="auto"/>
      <w:jc w:val="left"/>
    </w:pPr>
    <w:rPr>
      <w:snapToGrid w:val="0"/>
      <w:sz w:val="24"/>
      <w:lang w:val="en-US"/>
    </w:rPr>
  </w:style>
  <w:style w:type="character" w:customStyle="1" w:styleId="DeltaViewInsertion">
    <w:name w:val="DeltaView Insertion"/>
    <w:rPr>
      <w:color w:val="0000FF"/>
      <w:spacing w:val="0"/>
      <w:u w:val="double"/>
    </w:rPr>
  </w:style>
  <w:style w:type="character" w:customStyle="1" w:styleId="DeltaViewDeletion">
    <w:name w:val="DeltaView Deletion"/>
    <w:rPr>
      <w:strike/>
      <w:color w:val="FF0000"/>
      <w:spacing w:val="0"/>
    </w:rPr>
  </w:style>
  <w:style w:type="character" w:customStyle="1" w:styleId="DeltaViewMoveSource">
    <w:name w:val="DeltaView Move Source"/>
    <w:rPr>
      <w:strike/>
      <w:color w:val="00FF00"/>
      <w:spacing w:val="0"/>
    </w:rPr>
  </w:style>
  <w:style w:type="character" w:customStyle="1" w:styleId="DeltaViewMoveDestination">
    <w:name w:val="DeltaView Move Destination"/>
    <w:rPr>
      <w:color w:val="00FF00"/>
      <w:spacing w:val="0"/>
      <w:u w:val="double"/>
    </w:rPr>
  </w:style>
  <w:style w:type="character" w:customStyle="1" w:styleId="DeltaViewFormatChange">
    <w:name w:val="DeltaView Format Change"/>
    <w:rPr>
      <w:color w:val="000000"/>
      <w:spacing w:val="0"/>
    </w:rPr>
  </w:style>
  <w:style w:type="character" w:customStyle="1" w:styleId="DeltaViewMovedDeletion">
    <w:name w:val="DeltaView Moved Deletion"/>
    <w:rPr>
      <w:strike/>
      <w:color w:val="808080"/>
      <w:spacing w:val="0"/>
    </w:rPr>
  </w:style>
  <w:style w:type="character" w:customStyle="1" w:styleId="DeltaViewStyleChangeLabel">
    <w:name w:val="DeltaView Style Change Label"/>
    <w:rPr>
      <w:color w:val="000000"/>
      <w:spacing w:val="0"/>
    </w:rPr>
  </w:style>
  <w:style w:type="character" w:styleId="Strong">
    <w:name w:val="Strong"/>
    <w:qFormat/>
    <w:rPr>
      <w:b/>
    </w:rPr>
  </w:style>
  <w:style w:type="character" w:styleId="Emphasis">
    <w:name w:val="Emphasis"/>
    <w:qFormat/>
    <w:rPr>
      <w:i/>
    </w:rPr>
  </w:style>
  <w:style w:type="paragraph" w:styleId="BalloonText">
    <w:name w:val="Balloon Text"/>
    <w:basedOn w:val="Normal"/>
    <w:semiHidden/>
    <w:rPr>
      <w:rFonts w:ascii="Tahoma" w:hAnsi="Tahoma" w:cs="Tahoma"/>
      <w:sz w:val="16"/>
      <w:szCs w:val="16"/>
    </w:rPr>
  </w:style>
  <w:style w:type="paragraph" w:styleId="Revision">
    <w:name w:val="Revision"/>
    <w:hidden/>
    <w:uiPriority w:val="99"/>
    <w:semiHidden/>
    <w:rsid w:val="001957A7"/>
    <w:rPr>
      <w:rFonts w:ascii="Arial" w:hAnsi="Arial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targetScreenSz w:val="800x600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footer" Target="footer1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image" Target="media/image3.png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media/image2.png"/><Relationship Id="rId5" Type="http://schemas.openxmlformats.org/officeDocument/2006/relationships/styles" Target="styles.xml"/><Relationship Id="rId15" Type="http://schemas.openxmlformats.org/officeDocument/2006/relationships/theme" Target="theme/theme1.xml"/><Relationship Id="rId10" Type="http://schemas.openxmlformats.org/officeDocument/2006/relationships/image" Target="media/image1.png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fontTable" Target="fontTable.xml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Program%20Files\Microsoft%20Office\Templates\STYLE.DOT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FCB0F6552D2533449E6986FAC6B0DD0F" ma:contentTypeVersion="8" ma:contentTypeDescription="Create a new document." ma:contentTypeScope="" ma:versionID="df4bbf3d23274abf5ecd2b2f2ff23d9d">
  <xsd:schema xmlns:xsd="http://www.w3.org/2001/XMLSchema" xmlns:xs="http://www.w3.org/2001/XMLSchema" xmlns:p="http://schemas.microsoft.com/office/2006/metadata/properties" xmlns:ns1="http://schemas.microsoft.com/sharepoint/v3" xmlns:ns2="8e092e72-9dd9-4d1a-979d-b67bd05e32ee" xmlns:ns3="09eefdc1-0c7c-4999-b442-3ee5c652a491" targetNamespace="http://schemas.microsoft.com/office/2006/metadata/properties" ma:root="true" ma:fieldsID="0c38e470670dff2fff75feda6b462068" ns1:_="" ns2:_="" ns3:_="">
    <xsd:import namespace="http://schemas.microsoft.com/sharepoint/v3"/>
    <xsd:import namespace="8e092e72-9dd9-4d1a-979d-b67bd05e32ee"/>
    <xsd:import namespace="09eefdc1-0c7c-4999-b442-3ee5c652a491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ObjectDetectorVersions" minOccurs="0"/>
                <xsd:element ref="ns3:SharedWithUsers" minOccurs="0"/>
                <xsd:element ref="ns3:SharedWithDetails" minOccurs="0"/>
                <xsd:element ref="ns1:_ip_UnifiedCompliancePolicyProperties" minOccurs="0"/>
                <xsd:element ref="ns1:_ip_UnifiedCompliancePolicyUIAction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ip_UnifiedCompliancePolicyProperties" ma:index="13" nillable="true" ma:displayName="Unified Compliance Policy Properties" ma:hidden="true" ma:internalName="_ip_UnifiedCompliancePolicyProperties">
      <xsd:simpleType>
        <xsd:restriction base="dms:Note"/>
      </xsd:simpleType>
    </xsd:element>
    <xsd:element name="_ip_UnifiedCompliancePolicyUIAction" ma:index="14" nillable="true" ma:displayName="Unified Compliance Policy UI Action" ma:hidden="true" ma:internalName="_ip_UnifiedCompliancePolicyUIAction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8e092e72-9dd9-4d1a-979d-b67bd05e32ee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ObjectDetectorVersions" ma:index="10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15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9eefdc1-0c7c-4999-b442-3ee5c652a491" elementFormDefault="qualified">
    <xsd:import namespace="http://schemas.microsoft.com/office/2006/documentManagement/types"/>
    <xsd:import namespace="http://schemas.microsoft.com/office/infopath/2007/PartnerControls"/>
    <xsd:element name="SharedWithUsers" ma:index="11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2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_ip_UnifiedCompliancePolicyUIAction xmlns="http://schemas.microsoft.com/sharepoint/v3" xsi:nil="true"/>
    <_ip_UnifiedCompliancePolicyProperties xmlns="http://schemas.microsoft.com/sharepoint/v3" xsi:nil="true"/>
  </documentManagement>
</p:properties>
</file>

<file path=customXml/itemProps1.xml><?xml version="1.0" encoding="utf-8"?>
<ds:datastoreItem xmlns:ds="http://schemas.openxmlformats.org/officeDocument/2006/customXml" ds:itemID="{0CF7CE3D-F4D3-4054-9E68-83654C034919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33610820-6E19-4347-BCDC-593428ABF250}"/>
</file>

<file path=customXml/itemProps3.xml><?xml version="1.0" encoding="utf-8"?>
<ds:datastoreItem xmlns:ds="http://schemas.openxmlformats.org/officeDocument/2006/customXml" ds:itemID="{D9AA540D-BE0F-4DAD-88AB-726584913527}">
  <ds:schemaRefs>
    <ds:schemaRef ds:uri="http://schemas.microsoft.com/office/2006/metadata/properties"/>
    <ds:schemaRef ds:uri="http://schemas.microsoft.com/office/infopath/2007/PartnerControl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STYLE</Template>
  <TotalTime>1</TotalTime>
  <Pages>2</Pages>
  <Words>44</Words>
  <Characters>253</Characters>
  <Application>Microsoft Office Word</Application>
  <DocSecurity>0</DocSecurity>
  <Lines>2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1791770.01</vt:lpstr>
    </vt:vector>
  </TitlesOfParts>
  <Company>Olswang</Company>
  <LinksUpToDate>false</LinksUpToDate>
  <CharactersWithSpaces>296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1791770.01</dc:title>
  <dc:subject/>
  <dc:creator>smm</dc:creator>
  <cp:keywords/>
  <dc:description>Style template for London</dc:description>
  <cp:lastModifiedBy>Author</cp:lastModifiedBy>
  <cp:revision>2</cp:revision>
  <cp:lastPrinted>2005-02-08T14:37:00Z</cp:lastPrinted>
  <dcterms:created xsi:type="dcterms:W3CDTF">2024-05-02T08:40:00Z</dcterms:created>
  <dcterms:modified xsi:type="dcterms:W3CDTF">2024-05-02T08:40:00Z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mpany">
    <vt:lpwstr>Chai &amp; Chai Limited</vt:lpwstr>
  </property>
  <property fmtid="{D5CDD505-2E9C-101B-9397-08002B2CF9AE}" pid="3" name="Document number">
    <vt:lpwstr>1791770-1</vt:lpwstr>
  </property>
  <property fmtid="{D5CDD505-2E9C-101B-9397-08002B2CF9AE}" pid="4" name="_AdHocReviewCycleID">
    <vt:i4>-237457105</vt:i4>
  </property>
  <property fmtid="{D5CDD505-2E9C-101B-9397-08002B2CF9AE}" pid="5" name="_EmailSubject">
    <vt:lpwstr>STC - designation STC clean.DOC</vt:lpwstr>
  </property>
  <property fmtid="{D5CDD505-2E9C-101B-9397-08002B2CF9AE}" pid="6" name="_AuthorEmail">
    <vt:lpwstr>Jeremy.Chang@ofgem.gov.uk</vt:lpwstr>
  </property>
  <property fmtid="{D5CDD505-2E9C-101B-9397-08002B2CF9AE}" pid="7" name="_AuthorEmailDisplayName">
    <vt:lpwstr>Jeremy Chang</vt:lpwstr>
  </property>
  <property fmtid="{D5CDD505-2E9C-101B-9397-08002B2CF9AE}" pid="8" name="_PreviousAdHocReviewCycleID">
    <vt:i4>1632463322</vt:i4>
  </property>
  <property fmtid="{D5CDD505-2E9C-101B-9397-08002B2CF9AE}" pid="9" name="_ReviewingToolsShownOnce">
    <vt:lpwstr/>
  </property>
  <property fmtid="{D5CDD505-2E9C-101B-9397-08002B2CF9AE}" pid="10" name="ContentTypeId">
    <vt:lpwstr>0x010100FCB0F6552D2533449E6986FAC6B0DD0F</vt:lpwstr>
  </property>
  <property fmtid="{D5CDD505-2E9C-101B-9397-08002B2CF9AE}" pid="11" name="MSIP_Label_7b67b050-2e12-4c1b-9cc6-12fcbcc0bbf7_Enabled">
    <vt:lpwstr>True</vt:lpwstr>
  </property>
  <property fmtid="{D5CDD505-2E9C-101B-9397-08002B2CF9AE}" pid="12" name="MSIP_Label_7b67b050-2e12-4c1b-9cc6-12fcbcc0bbf7_SiteId">
    <vt:lpwstr>185562ad-39bc-4840-8e40-be6216340c52</vt:lpwstr>
  </property>
  <property fmtid="{D5CDD505-2E9C-101B-9397-08002B2CF9AE}" pid="13" name="MSIP_Label_7b67b050-2e12-4c1b-9cc6-12fcbcc0bbf7_SetDate">
    <vt:lpwstr>2024-05-02T09:32:55Z</vt:lpwstr>
  </property>
  <property fmtid="{D5CDD505-2E9C-101B-9397-08002B2CF9AE}" pid="14" name="MSIP_Label_7b67b050-2e12-4c1b-9cc6-12fcbcc0bbf7_Name">
    <vt:lpwstr>Official. \ External Permitted</vt:lpwstr>
  </property>
  <property fmtid="{D5CDD505-2E9C-101B-9397-08002B2CF9AE}" pid="15" name="MSIP_Label_7b67b050-2e12-4c1b-9cc6-12fcbcc0bbf7_ActionId">
    <vt:lpwstr>659300f0-7ed7-4739-ab04-c326bed8c5e2</vt:lpwstr>
  </property>
  <property fmtid="{D5CDD505-2E9C-101B-9397-08002B2CF9AE}" pid="16" name="MSIP_Label_7b67b050-2e12-4c1b-9cc6-12fcbcc0bbf7_Removed">
    <vt:lpwstr>False</vt:lpwstr>
  </property>
  <property fmtid="{D5CDD505-2E9C-101B-9397-08002B2CF9AE}" pid="17" name="MSIP_Label_7b67b050-2e12-4c1b-9cc6-12fcbcc0bbf7_Parent">
    <vt:lpwstr>8dbff476-1836-4f70-ae84-d1ff97414a3a</vt:lpwstr>
  </property>
  <property fmtid="{D5CDD505-2E9C-101B-9397-08002B2CF9AE}" pid="18" name="MSIP_Label_7b67b050-2e12-4c1b-9cc6-12fcbcc0bbf7_Extended_MSFT_Method">
    <vt:lpwstr>Standard</vt:lpwstr>
  </property>
  <property fmtid="{D5CDD505-2E9C-101B-9397-08002B2CF9AE}" pid="19" name="MSIP_Label_8dbff476-1836-4f70-ae84-d1ff97414a3a_Enabled">
    <vt:lpwstr>True</vt:lpwstr>
  </property>
  <property fmtid="{D5CDD505-2E9C-101B-9397-08002B2CF9AE}" pid="20" name="MSIP_Label_8dbff476-1836-4f70-ae84-d1ff97414a3a_SiteId">
    <vt:lpwstr>185562ad-39bc-4840-8e40-be6216340c52</vt:lpwstr>
  </property>
  <property fmtid="{D5CDD505-2E9C-101B-9397-08002B2CF9AE}" pid="21" name="MSIP_Label_8dbff476-1836-4f70-ae84-d1ff97414a3a_SetDate">
    <vt:lpwstr>2024-05-02T09:32:55Z</vt:lpwstr>
  </property>
  <property fmtid="{D5CDD505-2E9C-101B-9397-08002B2CF9AE}" pid="22" name="MSIP_Label_8dbff476-1836-4f70-ae84-d1ff97414a3a_Name">
    <vt:lpwstr>Official.</vt:lpwstr>
  </property>
  <property fmtid="{D5CDD505-2E9C-101B-9397-08002B2CF9AE}" pid="23" name="MSIP_Label_8dbff476-1836-4f70-ae84-d1ff97414a3a_ActionId">
    <vt:lpwstr>2d456129-f36d-4cd0-97d4-5a5a7fcae3b3</vt:lpwstr>
  </property>
  <property fmtid="{D5CDD505-2E9C-101B-9397-08002B2CF9AE}" pid="24" name="MSIP_Label_8dbff476-1836-4f70-ae84-d1ff97414a3a_Extended_MSFT_Method">
    <vt:lpwstr>Standard</vt:lpwstr>
  </property>
  <property fmtid="{D5CDD505-2E9C-101B-9397-08002B2CF9AE}" pid="25" name="Sensitivity">
    <vt:lpwstr>Official. \ External Permitted Official.</vt:lpwstr>
  </property>
</Properties>
</file>